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5261"/>
      </w:tblGrid>
      <w:tr w:rsidR="008E0AAF" w:rsidRPr="007F34FC" w14:paraId="244535E9" w14:textId="77777777" w:rsidTr="00F34462">
        <w:trPr>
          <w:trHeight w:val="551"/>
        </w:trPr>
        <w:tc>
          <w:tcPr>
            <w:tcW w:w="4997" w:type="dxa"/>
          </w:tcPr>
          <w:p w14:paraId="2776EA73" w14:textId="77777777" w:rsidR="008E0AAF" w:rsidRPr="007F34FC" w:rsidRDefault="008E0AAF" w:rsidP="00F34462">
            <w:pPr>
              <w:rPr>
                <w:b/>
                <w:lang w:eastAsia="x-none"/>
              </w:rPr>
            </w:pPr>
            <w:r w:rsidRPr="007F34FC">
              <w:rPr>
                <w:b/>
                <w:lang w:val="x-none" w:eastAsia="x-none"/>
              </w:rPr>
              <w:t xml:space="preserve">РАЗДЕЛ </w:t>
            </w:r>
            <w:r w:rsidRPr="007F34FC">
              <w:rPr>
                <w:b/>
                <w:lang w:eastAsia="x-none"/>
              </w:rPr>
              <w:t>3</w:t>
            </w:r>
            <w:r w:rsidRPr="007F34FC">
              <w:rPr>
                <w:b/>
                <w:lang w:val="x-none" w:eastAsia="x-none"/>
              </w:rPr>
              <w:t xml:space="preserve">. </w:t>
            </w:r>
          </w:p>
          <w:p w14:paraId="180D0D5B" w14:textId="77777777" w:rsidR="008E0AAF" w:rsidRPr="007F34FC" w:rsidRDefault="008E0AAF" w:rsidP="00F34462">
            <w:pPr>
              <w:rPr>
                <w:b/>
                <w:lang w:eastAsia="x-none"/>
              </w:rPr>
            </w:pPr>
            <w:r w:rsidRPr="007F34FC">
              <w:rPr>
                <w:b/>
                <w:lang w:val="x-none" w:eastAsia="x-none"/>
              </w:rPr>
              <w:t>ПРОЕКТ</w:t>
            </w:r>
            <w:r w:rsidRPr="007F34FC">
              <w:rPr>
                <w:b/>
                <w:lang w:eastAsia="x-none"/>
              </w:rPr>
              <w:t xml:space="preserve"> ДОГОВОРА</w:t>
            </w:r>
          </w:p>
        </w:tc>
        <w:tc>
          <w:tcPr>
            <w:tcW w:w="5459" w:type="dxa"/>
          </w:tcPr>
          <w:p w14:paraId="47C60BCA" w14:textId="77777777" w:rsidR="008E0AAF" w:rsidRPr="007F34FC" w:rsidRDefault="008E0AAF" w:rsidP="00F34462">
            <w:pPr>
              <w:contextualSpacing/>
              <w:jc w:val="right"/>
              <w:rPr>
                <w:b/>
                <w:bCs/>
              </w:rPr>
            </w:pPr>
            <w:r w:rsidRPr="007F34FC">
              <w:rPr>
                <w:b/>
                <w:bCs/>
              </w:rPr>
              <w:t xml:space="preserve">Проект к документации </w:t>
            </w:r>
          </w:p>
          <w:p w14:paraId="13BF12E9" w14:textId="49B8A181" w:rsidR="008E0AAF" w:rsidRPr="007F34FC" w:rsidRDefault="008E0AAF" w:rsidP="00F34462">
            <w:pPr>
              <w:contextualSpacing/>
              <w:jc w:val="right"/>
              <w:rPr>
                <w:b/>
                <w:bCs/>
              </w:rPr>
            </w:pPr>
            <w:r w:rsidRPr="007F34FC">
              <w:rPr>
                <w:b/>
                <w:bCs/>
              </w:rPr>
              <w:t>№</w:t>
            </w:r>
            <w:r>
              <w:rPr>
                <w:b/>
                <w:bCs/>
              </w:rPr>
              <w:t>1</w:t>
            </w:r>
            <w:r w:rsidR="00EF0D14">
              <w:rPr>
                <w:b/>
                <w:bCs/>
              </w:rPr>
              <w:t>4</w:t>
            </w:r>
            <w:r w:rsidRPr="007F34FC">
              <w:rPr>
                <w:b/>
                <w:bCs/>
              </w:rPr>
              <w:t>-ЕП</w:t>
            </w:r>
            <w:r w:rsidR="00EF0D14">
              <w:rPr>
                <w:b/>
                <w:bCs/>
              </w:rPr>
              <w:t>(СМСП)</w:t>
            </w:r>
            <w:r w:rsidRPr="007F34FC">
              <w:rPr>
                <w:b/>
                <w:bCs/>
              </w:rPr>
              <w:t>/202</w:t>
            </w:r>
            <w:r>
              <w:rPr>
                <w:b/>
                <w:bCs/>
              </w:rPr>
              <w:t>6</w:t>
            </w:r>
          </w:p>
        </w:tc>
      </w:tr>
    </w:tbl>
    <w:p w14:paraId="1A402F3A" w14:textId="77777777" w:rsidR="000A5CAF" w:rsidRPr="000A5CAF" w:rsidRDefault="000A5CAF" w:rsidP="000A5CAF">
      <w:pPr>
        <w:pStyle w:val="ab"/>
        <w:suppressAutoHyphens/>
        <w:jc w:val="left"/>
        <w:rPr>
          <w:b w:val="0"/>
          <w:bCs w:val="0"/>
          <w:sz w:val="23"/>
          <w:szCs w:val="23"/>
        </w:rPr>
      </w:pPr>
    </w:p>
    <w:p w14:paraId="46B15670" w14:textId="32379AF3" w:rsidR="00CE4918" w:rsidRPr="004A4FEA" w:rsidRDefault="00CE4918" w:rsidP="00CE4918">
      <w:pPr>
        <w:pStyle w:val="ab"/>
        <w:suppressAutoHyphens/>
        <w:rPr>
          <w:sz w:val="23"/>
          <w:szCs w:val="23"/>
        </w:rPr>
      </w:pPr>
      <w:r w:rsidRPr="004A4FEA">
        <w:rPr>
          <w:sz w:val="23"/>
          <w:szCs w:val="23"/>
        </w:rPr>
        <w:t>ДОГОВОР №</w:t>
      </w:r>
      <w:r w:rsidR="00291C69" w:rsidRPr="004A4FEA">
        <w:rPr>
          <w:sz w:val="23"/>
          <w:szCs w:val="23"/>
        </w:rPr>
        <w:t xml:space="preserve"> </w:t>
      </w:r>
      <w:r w:rsidR="00A05234">
        <w:rPr>
          <w:sz w:val="23"/>
          <w:szCs w:val="23"/>
        </w:rPr>
        <w:t>1</w:t>
      </w:r>
      <w:r w:rsidR="00B644EF">
        <w:rPr>
          <w:sz w:val="23"/>
          <w:szCs w:val="23"/>
        </w:rPr>
        <w:t>3</w:t>
      </w:r>
      <w:r w:rsidR="00A05234">
        <w:rPr>
          <w:sz w:val="23"/>
          <w:szCs w:val="23"/>
        </w:rPr>
        <w:t>8</w:t>
      </w:r>
      <w:r w:rsidR="00E71525" w:rsidRPr="004A4FEA">
        <w:rPr>
          <w:sz w:val="23"/>
          <w:szCs w:val="23"/>
        </w:rPr>
        <w:t>/Р-20</w:t>
      </w:r>
      <w:r w:rsidR="00CA12D9" w:rsidRPr="004A4FEA">
        <w:rPr>
          <w:sz w:val="23"/>
          <w:szCs w:val="23"/>
        </w:rPr>
        <w:t>2</w:t>
      </w:r>
      <w:r w:rsidR="001630AB" w:rsidRPr="004A4FEA">
        <w:rPr>
          <w:sz w:val="23"/>
          <w:szCs w:val="23"/>
        </w:rPr>
        <w:t>6</w:t>
      </w:r>
    </w:p>
    <w:p w14:paraId="1C4DEC84" w14:textId="77777777" w:rsidR="00CE4918" w:rsidRPr="00700EF0" w:rsidRDefault="00CE4918" w:rsidP="00CE4918">
      <w:pPr>
        <w:rPr>
          <w:b/>
          <w:sz w:val="14"/>
          <w:szCs w:val="14"/>
        </w:rPr>
      </w:pPr>
    </w:p>
    <w:p w14:paraId="74775805" w14:textId="76DB042D" w:rsidR="00CE4918" w:rsidRPr="006D5883" w:rsidRDefault="00CE4918" w:rsidP="00CA12D9">
      <w:pPr>
        <w:rPr>
          <w:sz w:val="22"/>
          <w:szCs w:val="22"/>
        </w:rPr>
      </w:pPr>
      <w:r w:rsidRPr="006D5883">
        <w:rPr>
          <w:sz w:val="22"/>
          <w:szCs w:val="22"/>
        </w:rPr>
        <w:t xml:space="preserve"> г. Нижневартовск                                                                                    </w:t>
      </w:r>
      <w:r w:rsidR="00544D8A">
        <w:rPr>
          <w:sz w:val="22"/>
          <w:szCs w:val="22"/>
        </w:rPr>
        <w:t xml:space="preserve">       </w:t>
      </w:r>
      <w:r w:rsidR="000A1F06">
        <w:rPr>
          <w:sz w:val="22"/>
          <w:szCs w:val="22"/>
        </w:rPr>
        <w:t xml:space="preserve">     </w:t>
      </w:r>
      <w:r w:rsidR="00CA12D9">
        <w:rPr>
          <w:sz w:val="22"/>
          <w:szCs w:val="22"/>
        </w:rPr>
        <w:t xml:space="preserve">       </w:t>
      </w:r>
      <w:r w:rsidR="000A1F06">
        <w:rPr>
          <w:sz w:val="22"/>
          <w:szCs w:val="22"/>
        </w:rPr>
        <w:t xml:space="preserve"> </w:t>
      </w:r>
      <w:r w:rsidR="00544D8A">
        <w:rPr>
          <w:sz w:val="22"/>
          <w:szCs w:val="22"/>
        </w:rPr>
        <w:t xml:space="preserve"> </w:t>
      </w:r>
      <w:r w:rsidR="00FD17B1">
        <w:rPr>
          <w:sz w:val="22"/>
          <w:szCs w:val="22"/>
        </w:rPr>
        <w:t xml:space="preserve"> </w:t>
      </w:r>
      <w:r w:rsidR="004A4FEA">
        <w:rPr>
          <w:sz w:val="22"/>
          <w:szCs w:val="22"/>
        </w:rPr>
        <w:t xml:space="preserve">     </w:t>
      </w:r>
      <w:r w:rsidR="00FD17B1">
        <w:rPr>
          <w:sz w:val="22"/>
          <w:szCs w:val="22"/>
        </w:rPr>
        <w:t xml:space="preserve"> </w:t>
      </w:r>
      <w:r w:rsidRPr="006D5883">
        <w:rPr>
          <w:sz w:val="22"/>
          <w:szCs w:val="22"/>
        </w:rPr>
        <w:t>«____» ________20</w:t>
      </w:r>
      <w:r w:rsidR="000017AE">
        <w:rPr>
          <w:sz w:val="22"/>
          <w:szCs w:val="22"/>
        </w:rPr>
        <w:t>2</w:t>
      </w:r>
      <w:r w:rsidR="001630AB">
        <w:rPr>
          <w:sz w:val="22"/>
          <w:szCs w:val="22"/>
        </w:rPr>
        <w:t>6</w:t>
      </w:r>
    </w:p>
    <w:p w14:paraId="2178B061" w14:textId="77777777" w:rsidR="00CE4918" w:rsidRPr="006D5883" w:rsidRDefault="00CE4918" w:rsidP="008834EF">
      <w:pPr>
        <w:rPr>
          <w:b/>
          <w:sz w:val="22"/>
          <w:szCs w:val="22"/>
        </w:rPr>
      </w:pPr>
      <w:r w:rsidRPr="006D5883">
        <w:rPr>
          <w:b/>
          <w:sz w:val="22"/>
          <w:szCs w:val="22"/>
        </w:rPr>
        <w:t xml:space="preserve"> </w:t>
      </w:r>
    </w:p>
    <w:p w14:paraId="2E1336C1" w14:textId="794E400A" w:rsidR="004E38D9" w:rsidRPr="003A7C21" w:rsidRDefault="004E38D9" w:rsidP="004E38D9">
      <w:pPr>
        <w:suppressAutoHyphens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</w:t>
      </w:r>
      <w:r w:rsidRPr="003F7D49">
        <w:rPr>
          <w:b/>
          <w:bCs/>
          <w:sz w:val="23"/>
          <w:szCs w:val="23"/>
        </w:rPr>
        <w:t>Акционерное общество «Черногорэнерго» (АО «Черногорэнерго»)</w:t>
      </w:r>
      <w:r w:rsidRPr="003F7D49">
        <w:rPr>
          <w:sz w:val="23"/>
          <w:szCs w:val="23"/>
        </w:rPr>
        <w:t>,</w:t>
      </w:r>
      <w:r w:rsidR="00A04282">
        <w:rPr>
          <w:sz w:val="23"/>
          <w:szCs w:val="23"/>
        </w:rPr>
        <w:t xml:space="preserve"> </w:t>
      </w:r>
      <w:r w:rsidRPr="003F7D49">
        <w:rPr>
          <w:sz w:val="23"/>
          <w:szCs w:val="23"/>
        </w:rPr>
        <w:t xml:space="preserve">именуемое в дальнейшем </w:t>
      </w:r>
      <w:r w:rsidRPr="003F7D49">
        <w:rPr>
          <w:b/>
          <w:sz w:val="23"/>
          <w:szCs w:val="23"/>
        </w:rPr>
        <w:t>«Заказчик»</w:t>
      </w:r>
      <w:r w:rsidRPr="003F7D49">
        <w:rPr>
          <w:sz w:val="23"/>
          <w:szCs w:val="23"/>
        </w:rPr>
        <w:t xml:space="preserve">, в лице </w:t>
      </w:r>
      <w:r w:rsidR="007443C5" w:rsidRPr="007443C5">
        <w:rPr>
          <w:sz w:val="23"/>
          <w:szCs w:val="23"/>
        </w:rPr>
        <w:t xml:space="preserve">Помощника генерального директора Набиева Юсифа Ашраф оглы, действующего на основании Доверенности </w:t>
      </w:r>
      <w:bookmarkStart w:id="0" w:name="_Hlk230172721"/>
      <w:r w:rsidR="007443C5" w:rsidRPr="007443C5">
        <w:rPr>
          <w:sz w:val="23"/>
          <w:szCs w:val="23"/>
        </w:rPr>
        <w:t>от 11.10.2024 № 42/2024</w:t>
      </w:r>
      <w:bookmarkEnd w:id="0"/>
      <w:r w:rsidRPr="003A7C21">
        <w:rPr>
          <w:sz w:val="23"/>
          <w:szCs w:val="23"/>
        </w:rPr>
        <w:t>, с одной стороны, и</w:t>
      </w:r>
      <w:r w:rsidRPr="003A7C21">
        <w:rPr>
          <w:b/>
          <w:bCs/>
          <w:sz w:val="23"/>
          <w:szCs w:val="23"/>
        </w:rPr>
        <w:t xml:space="preserve"> </w:t>
      </w:r>
    </w:p>
    <w:p w14:paraId="322868D3" w14:textId="6EDD87E8" w:rsidR="004E38D9" w:rsidRDefault="004E38D9" w:rsidP="004E38D9">
      <w:pPr>
        <w:suppressAutoHyphens/>
        <w:jc w:val="both"/>
        <w:rPr>
          <w:sz w:val="23"/>
          <w:szCs w:val="23"/>
        </w:rPr>
      </w:pPr>
      <w:r w:rsidRPr="003A7C21">
        <w:rPr>
          <w:b/>
          <w:sz w:val="23"/>
          <w:szCs w:val="23"/>
        </w:rPr>
        <w:t xml:space="preserve">    </w:t>
      </w:r>
      <w:r w:rsidR="008E0AAF" w:rsidRPr="003A7C21">
        <w:rPr>
          <w:b/>
          <w:sz w:val="23"/>
          <w:szCs w:val="23"/>
        </w:rPr>
        <w:t xml:space="preserve">     </w:t>
      </w:r>
      <w:r w:rsidR="008E0AAF">
        <w:rPr>
          <w:b/>
          <w:sz w:val="23"/>
          <w:szCs w:val="23"/>
        </w:rPr>
        <w:t xml:space="preserve">________________________ </w:t>
      </w:r>
      <w:r w:rsidR="008E0AAF" w:rsidRPr="003A7C21">
        <w:rPr>
          <w:b/>
          <w:sz w:val="23"/>
          <w:szCs w:val="23"/>
        </w:rPr>
        <w:t>(</w:t>
      </w:r>
      <w:r w:rsidR="008E0AAF">
        <w:rPr>
          <w:b/>
          <w:sz w:val="23"/>
          <w:szCs w:val="23"/>
        </w:rPr>
        <w:t>____________________</w:t>
      </w:r>
      <w:r w:rsidR="008E0AAF" w:rsidRPr="003A7C21">
        <w:rPr>
          <w:b/>
          <w:sz w:val="23"/>
          <w:szCs w:val="23"/>
        </w:rPr>
        <w:t>)</w:t>
      </w:r>
      <w:r w:rsidR="008E0AAF" w:rsidRPr="003A7C21">
        <w:rPr>
          <w:sz w:val="23"/>
          <w:szCs w:val="23"/>
        </w:rPr>
        <w:t>, именуем</w:t>
      </w:r>
      <w:r w:rsidR="008E0AAF">
        <w:rPr>
          <w:sz w:val="23"/>
          <w:szCs w:val="23"/>
        </w:rPr>
        <w:t>ый</w:t>
      </w:r>
      <w:r w:rsidR="008E0AAF" w:rsidRPr="003A7C21">
        <w:rPr>
          <w:sz w:val="23"/>
          <w:szCs w:val="23"/>
        </w:rPr>
        <w:t xml:space="preserve"> в дальнейшем </w:t>
      </w:r>
      <w:r w:rsidR="008E0AAF" w:rsidRPr="003A7C21">
        <w:rPr>
          <w:b/>
          <w:sz w:val="23"/>
          <w:szCs w:val="23"/>
        </w:rPr>
        <w:t>«</w:t>
      </w:r>
      <w:r w:rsidR="008E0AAF" w:rsidRPr="009C14DC">
        <w:rPr>
          <w:b/>
          <w:sz w:val="23"/>
          <w:szCs w:val="23"/>
        </w:rPr>
        <w:t>Подрядчик</w:t>
      </w:r>
      <w:r w:rsidR="008E0AAF" w:rsidRPr="003A7C21">
        <w:rPr>
          <w:b/>
          <w:sz w:val="23"/>
          <w:szCs w:val="23"/>
        </w:rPr>
        <w:t>»</w:t>
      </w:r>
      <w:r w:rsidR="008E0AAF" w:rsidRPr="003A7C21">
        <w:rPr>
          <w:sz w:val="23"/>
          <w:szCs w:val="23"/>
        </w:rPr>
        <w:t>, действующ</w:t>
      </w:r>
      <w:r w:rsidR="008E0AAF">
        <w:rPr>
          <w:sz w:val="23"/>
          <w:szCs w:val="23"/>
        </w:rPr>
        <w:t>ий</w:t>
      </w:r>
      <w:r w:rsidR="008E0AAF" w:rsidRPr="003A7C21">
        <w:rPr>
          <w:sz w:val="23"/>
          <w:szCs w:val="23"/>
        </w:rPr>
        <w:t xml:space="preserve"> на основании </w:t>
      </w:r>
      <w:r w:rsidR="008E0AAF">
        <w:rPr>
          <w:sz w:val="23"/>
          <w:szCs w:val="23"/>
        </w:rPr>
        <w:t>_______________</w:t>
      </w:r>
      <w:r w:rsidR="008E0AAF" w:rsidRPr="003A7C21">
        <w:rPr>
          <w:sz w:val="23"/>
          <w:szCs w:val="23"/>
        </w:rPr>
        <w:t xml:space="preserve">, с другой стороны, вместе именуемые «Стороны», </w:t>
      </w:r>
      <w:r w:rsidR="008E0AAF" w:rsidRPr="004B49FF">
        <w:rPr>
          <w:sz w:val="23"/>
          <w:szCs w:val="23"/>
        </w:rPr>
        <w:t>на основании Приказа №</w:t>
      </w:r>
      <w:r w:rsidR="008E0AAF">
        <w:rPr>
          <w:sz w:val="23"/>
          <w:szCs w:val="23"/>
        </w:rPr>
        <w:t xml:space="preserve"> </w:t>
      </w:r>
      <w:r w:rsidR="008E0AAF">
        <w:rPr>
          <w:sz w:val="23"/>
          <w:szCs w:val="23"/>
          <w:u w:val="single"/>
        </w:rPr>
        <w:t xml:space="preserve">    </w:t>
      </w:r>
      <w:r w:rsidR="008E0AAF">
        <w:rPr>
          <w:sz w:val="23"/>
          <w:szCs w:val="23"/>
        </w:rPr>
        <w:t xml:space="preserve"> </w:t>
      </w:r>
      <w:r w:rsidR="008E0AAF" w:rsidRPr="004B49FF">
        <w:rPr>
          <w:sz w:val="23"/>
          <w:szCs w:val="23"/>
        </w:rPr>
        <w:t>от  ____________ 2026</w:t>
      </w:r>
      <w:r w:rsidR="008E0AAF">
        <w:rPr>
          <w:sz w:val="23"/>
          <w:szCs w:val="23"/>
        </w:rPr>
        <w:t xml:space="preserve"> </w:t>
      </w:r>
      <w:r w:rsidR="004B49FF" w:rsidRPr="004B49FF">
        <w:rPr>
          <w:sz w:val="23"/>
          <w:szCs w:val="23"/>
        </w:rPr>
        <w:t xml:space="preserve">«Об осуществлении закупки у единственного </w:t>
      </w:r>
      <w:r w:rsidR="004B49FF" w:rsidRPr="00C535A2">
        <w:rPr>
          <w:sz w:val="23"/>
          <w:szCs w:val="23"/>
        </w:rPr>
        <w:t>поставщика», №</w:t>
      </w:r>
      <w:r w:rsidR="00C535A2" w:rsidRPr="00C535A2">
        <w:rPr>
          <w:sz w:val="23"/>
          <w:szCs w:val="23"/>
        </w:rPr>
        <w:t>1</w:t>
      </w:r>
      <w:r w:rsidR="00EF0D14">
        <w:rPr>
          <w:sz w:val="23"/>
          <w:szCs w:val="23"/>
        </w:rPr>
        <w:t>4</w:t>
      </w:r>
      <w:r w:rsidR="004B49FF" w:rsidRPr="00C535A2">
        <w:rPr>
          <w:sz w:val="23"/>
          <w:szCs w:val="23"/>
        </w:rPr>
        <w:t>-ЕП</w:t>
      </w:r>
      <w:r w:rsidR="00EF0D14" w:rsidRPr="00EF0D14">
        <w:rPr>
          <w:sz w:val="23"/>
          <w:szCs w:val="23"/>
        </w:rPr>
        <w:t>(СМСП)</w:t>
      </w:r>
      <w:r w:rsidR="004B49FF" w:rsidRPr="00C535A2">
        <w:rPr>
          <w:sz w:val="23"/>
          <w:szCs w:val="23"/>
        </w:rPr>
        <w:t xml:space="preserve">/2026, </w:t>
      </w:r>
      <w:r w:rsidRPr="00C535A2">
        <w:rPr>
          <w:sz w:val="23"/>
          <w:szCs w:val="23"/>
        </w:rPr>
        <w:t>заключили</w:t>
      </w:r>
      <w:r w:rsidRPr="003A7C21">
        <w:rPr>
          <w:sz w:val="23"/>
          <w:szCs w:val="23"/>
        </w:rPr>
        <w:t xml:space="preserve"> настоящий договор о нижеследующем:</w:t>
      </w:r>
    </w:p>
    <w:p w14:paraId="11FBFD7C" w14:textId="77777777" w:rsidR="004B49FF" w:rsidRPr="003A7C21" w:rsidRDefault="004B49FF" w:rsidP="004E38D9">
      <w:pPr>
        <w:suppressAutoHyphens/>
        <w:jc w:val="both"/>
        <w:rPr>
          <w:sz w:val="23"/>
          <w:szCs w:val="23"/>
        </w:rPr>
      </w:pPr>
    </w:p>
    <w:p w14:paraId="078A2C8D" w14:textId="77777777" w:rsidR="00B62543" w:rsidRPr="003A7C21" w:rsidRDefault="0093164A" w:rsidP="008834EF">
      <w:pPr>
        <w:numPr>
          <w:ilvl w:val="0"/>
          <w:numId w:val="5"/>
        </w:numPr>
        <w:tabs>
          <w:tab w:val="left" w:pos="284"/>
        </w:tabs>
        <w:suppressAutoHyphens/>
        <w:ind w:left="0" w:firstLine="0"/>
        <w:jc w:val="center"/>
        <w:rPr>
          <w:b/>
          <w:sz w:val="23"/>
          <w:szCs w:val="23"/>
        </w:rPr>
      </w:pPr>
      <w:r w:rsidRPr="003A7C21">
        <w:rPr>
          <w:b/>
          <w:sz w:val="23"/>
          <w:szCs w:val="23"/>
        </w:rPr>
        <w:t>ПРЕДМЕТ ДОГОВОРА</w:t>
      </w:r>
    </w:p>
    <w:p w14:paraId="3BF6AAD1" w14:textId="048E9502" w:rsidR="001D4650" w:rsidRPr="00CA0B29" w:rsidRDefault="000D0CE2" w:rsidP="00CA0B29">
      <w:pPr>
        <w:numPr>
          <w:ilvl w:val="1"/>
          <w:numId w:val="10"/>
        </w:numPr>
        <w:tabs>
          <w:tab w:val="left" w:pos="567"/>
        </w:tabs>
        <w:suppressAutoHyphens/>
        <w:ind w:left="0" w:firstLine="0"/>
        <w:jc w:val="both"/>
        <w:rPr>
          <w:b/>
          <w:bCs/>
          <w:sz w:val="23"/>
          <w:szCs w:val="23"/>
        </w:rPr>
      </w:pPr>
      <w:r w:rsidRPr="00CA0B29">
        <w:rPr>
          <w:sz w:val="23"/>
          <w:szCs w:val="23"/>
        </w:rPr>
        <w:t>Заказ</w:t>
      </w:r>
      <w:r w:rsidR="009E2181" w:rsidRPr="00CA0B29">
        <w:rPr>
          <w:sz w:val="23"/>
          <w:szCs w:val="23"/>
        </w:rPr>
        <w:t>чик поручает</w:t>
      </w:r>
      <w:r w:rsidR="0093164A" w:rsidRPr="00CA0B29">
        <w:rPr>
          <w:sz w:val="23"/>
          <w:szCs w:val="23"/>
        </w:rPr>
        <w:t xml:space="preserve">, а </w:t>
      </w:r>
      <w:bookmarkStart w:id="1" w:name="_Hlk230244317"/>
      <w:r w:rsidR="00CA0B29" w:rsidRPr="00CA0B29">
        <w:rPr>
          <w:sz w:val="23"/>
          <w:szCs w:val="23"/>
        </w:rPr>
        <w:t>Подрядчик</w:t>
      </w:r>
      <w:r w:rsidR="0093164A" w:rsidRPr="00CA0B29">
        <w:rPr>
          <w:sz w:val="23"/>
          <w:szCs w:val="23"/>
        </w:rPr>
        <w:t xml:space="preserve"> </w:t>
      </w:r>
      <w:bookmarkEnd w:id="1"/>
      <w:r w:rsidR="0093164A" w:rsidRPr="00CA0B29">
        <w:rPr>
          <w:sz w:val="23"/>
          <w:szCs w:val="23"/>
        </w:rPr>
        <w:t xml:space="preserve">обязуется </w:t>
      </w:r>
      <w:r w:rsidR="00544D8A" w:rsidRPr="00CA0B29">
        <w:rPr>
          <w:sz w:val="23"/>
          <w:szCs w:val="23"/>
        </w:rPr>
        <w:t>в пределах договорной стоимости</w:t>
      </w:r>
      <w:r w:rsidR="00F73639" w:rsidRPr="00CA0B29">
        <w:rPr>
          <w:sz w:val="23"/>
          <w:szCs w:val="23"/>
        </w:rPr>
        <w:t xml:space="preserve"> </w:t>
      </w:r>
      <w:r w:rsidR="00755748" w:rsidRPr="00CA0B29">
        <w:rPr>
          <w:sz w:val="23"/>
          <w:szCs w:val="23"/>
        </w:rPr>
        <w:t>выполнить работы по</w:t>
      </w:r>
      <w:r w:rsidR="00CA0B29" w:rsidRPr="00CA0B29">
        <w:rPr>
          <w:sz w:val="23"/>
          <w:szCs w:val="23"/>
        </w:rPr>
        <w:t xml:space="preserve"> капитальному ремонту системы пожарной сигнализации на объекте: «Цех по ремонту электрооборудования, нежилое здание, площадь 1335 кв. м., этажность 2»</w:t>
      </w:r>
      <w:r w:rsidR="00F50EDA" w:rsidRPr="00CA0B29">
        <w:rPr>
          <w:sz w:val="23"/>
          <w:szCs w:val="23"/>
        </w:rPr>
        <w:t xml:space="preserve"> </w:t>
      </w:r>
      <w:r w:rsidR="00A05234" w:rsidRPr="00CA0B29">
        <w:rPr>
          <w:sz w:val="23"/>
          <w:szCs w:val="23"/>
        </w:rPr>
        <w:t>(д</w:t>
      </w:r>
      <w:r w:rsidR="001D4650" w:rsidRPr="00CA0B29">
        <w:rPr>
          <w:bCs/>
          <w:sz w:val="23"/>
          <w:szCs w:val="23"/>
        </w:rPr>
        <w:t>алее</w:t>
      </w:r>
      <w:r w:rsidR="00791C3D" w:rsidRPr="00CA0B29">
        <w:rPr>
          <w:bCs/>
          <w:sz w:val="23"/>
          <w:szCs w:val="23"/>
        </w:rPr>
        <w:t xml:space="preserve"> </w:t>
      </w:r>
      <w:r w:rsidR="001D4650" w:rsidRPr="00CA0B29">
        <w:rPr>
          <w:bCs/>
          <w:sz w:val="23"/>
          <w:szCs w:val="23"/>
        </w:rPr>
        <w:t xml:space="preserve">- </w:t>
      </w:r>
      <w:r w:rsidR="00755748" w:rsidRPr="00CA0B29">
        <w:rPr>
          <w:bCs/>
          <w:sz w:val="23"/>
          <w:szCs w:val="23"/>
        </w:rPr>
        <w:t>Работы</w:t>
      </w:r>
      <w:r w:rsidR="001D4650" w:rsidRPr="00CA0B29">
        <w:rPr>
          <w:bCs/>
          <w:sz w:val="23"/>
          <w:szCs w:val="23"/>
        </w:rPr>
        <w:t>)</w:t>
      </w:r>
      <w:r w:rsidR="0081155D" w:rsidRPr="00CA0B29">
        <w:rPr>
          <w:bCs/>
          <w:sz w:val="23"/>
          <w:szCs w:val="23"/>
        </w:rPr>
        <w:t>.</w:t>
      </w:r>
    </w:p>
    <w:p w14:paraId="5C6ECE28" w14:textId="57B52A31" w:rsidR="000C72D6" w:rsidRPr="00B3734F" w:rsidRDefault="007170B6" w:rsidP="007170B6">
      <w:pPr>
        <w:suppressAutoHyphens/>
        <w:jc w:val="both"/>
        <w:rPr>
          <w:bCs/>
          <w:sz w:val="23"/>
          <w:szCs w:val="23"/>
        </w:rPr>
      </w:pPr>
      <w:r w:rsidRPr="00B3734F">
        <w:rPr>
          <w:sz w:val="23"/>
          <w:szCs w:val="23"/>
        </w:rPr>
        <w:t xml:space="preserve">1.2. </w:t>
      </w:r>
      <w:r w:rsidR="000C72D6" w:rsidRPr="00B3734F">
        <w:rPr>
          <w:sz w:val="23"/>
          <w:szCs w:val="23"/>
        </w:rPr>
        <w:t xml:space="preserve">Место </w:t>
      </w:r>
      <w:r w:rsidR="00755748">
        <w:rPr>
          <w:sz w:val="23"/>
          <w:szCs w:val="23"/>
        </w:rPr>
        <w:t>выполнения Работ</w:t>
      </w:r>
      <w:r w:rsidR="000C72D6" w:rsidRPr="00B3734F">
        <w:rPr>
          <w:sz w:val="23"/>
          <w:szCs w:val="23"/>
        </w:rPr>
        <w:t>:</w:t>
      </w:r>
      <w:r w:rsidR="00C13DCC" w:rsidRPr="00B3734F">
        <w:rPr>
          <w:bCs/>
          <w:sz w:val="23"/>
          <w:szCs w:val="23"/>
        </w:rPr>
        <w:t xml:space="preserve"> </w:t>
      </w:r>
      <w:r w:rsidR="00CA0B29" w:rsidRPr="00CA0B29">
        <w:rPr>
          <w:bCs/>
          <w:sz w:val="23"/>
          <w:szCs w:val="23"/>
        </w:rPr>
        <w:t>ул. 2П-2, №6, панель 12, Западный промышленный узел</w:t>
      </w:r>
      <w:r w:rsidR="00CA0B29">
        <w:rPr>
          <w:bCs/>
          <w:sz w:val="23"/>
          <w:szCs w:val="23"/>
        </w:rPr>
        <w:t>,</w:t>
      </w:r>
      <w:r w:rsidR="00CA0B29" w:rsidRPr="00CA0B29">
        <w:rPr>
          <w:bCs/>
          <w:sz w:val="23"/>
          <w:szCs w:val="23"/>
        </w:rPr>
        <w:t xml:space="preserve"> </w:t>
      </w:r>
      <w:r w:rsidR="000C72D6" w:rsidRPr="00B3734F">
        <w:rPr>
          <w:bCs/>
          <w:sz w:val="23"/>
          <w:szCs w:val="23"/>
        </w:rPr>
        <w:t>г.Нижневартовск</w:t>
      </w:r>
      <w:r w:rsidR="00FD1E66" w:rsidRPr="00B3734F">
        <w:rPr>
          <w:bCs/>
          <w:sz w:val="23"/>
          <w:szCs w:val="23"/>
        </w:rPr>
        <w:t>,</w:t>
      </w:r>
      <w:r w:rsidR="000C72D6" w:rsidRPr="00B3734F">
        <w:rPr>
          <w:bCs/>
          <w:sz w:val="23"/>
          <w:szCs w:val="23"/>
        </w:rPr>
        <w:t xml:space="preserve"> Ханты-Мансийский автономный округ - Югра, Тюменская область, Российская Федерация.</w:t>
      </w:r>
    </w:p>
    <w:p w14:paraId="7BA8D7E5" w14:textId="1B39DBA0" w:rsidR="000C72D6" w:rsidRPr="00B3734F" w:rsidRDefault="000C72D6" w:rsidP="000C72D6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B3734F">
        <w:rPr>
          <w:sz w:val="23"/>
          <w:szCs w:val="23"/>
        </w:rPr>
        <w:t xml:space="preserve">1.3. </w:t>
      </w:r>
      <w:r w:rsidR="00755748">
        <w:rPr>
          <w:sz w:val="23"/>
          <w:szCs w:val="23"/>
        </w:rPr>
        <w:t>Работы</w:t>
      </w:r>
      <w:r w:rsidRPr="00B3734F">
        <w:rPr>
          <w:sz w:val="23"/>
          <w:szCs w:val="23"/>
        </w:rPr>
        <w:t xml:space="preserve"> выполня</w:t>
      </w:r>
      <w:r w:rsidR="00755748">
        <w:rPr>
          <w:sz w:val="23"/>
          <w:szCs w:val="23"/>
        </w:rPr>
        <w:t>ю</w:t>
      </w:r>
      <w:r w:rsidRPr="00B3734F">
        <w:rPr>
          <w:sz w:val="23"/>
          <w:szCs w:val="23"/>
        </w:rPr>
        <w:t xml:space="preserve">тся </w:t>
      </w:r>
      <w:r w:rsidR="00732AEA" w:rsidRPr="00CA0B29">
        <w:rPr>
          <w:sz w:val="23"/>
          <w:szCs w:val="23"/>
        </w:rPr>
        <w:t>Подрядчик</w:t>
      </w:r>
      <w:r w:rsidR="00732AEA">
        <w:rPr>
          <w:sz w:val="23"/>
          <w:szCs w:val="23"/>
        </w:rPr>
        <w:t>ом</w:t>
      </w:r>
      <w:r w:rsidR="00732AEA" w:rsidRPr="00CA0B29">
        <w:rPr>
          <w:sz w:val="23"/>
          <w:szCs w:val="23"/>
        </w:rPr>
        <w:t xml:space="preserve"> </w:t>
      </w:r>
      <w:r w:rsidRPr="00B3734F">
        <w:rPr>
          <w:sz w:val="23"/>
          <w:szCs w:val="23"/>
        </w:rPr>
        <w:t>его силами и средствами.</w:t>
      </w:r>
    </w:p>
    <w:p w14:paraId="0103D51E" w14:textId="3E5F9F26" w:rsidR="007170B6" w:rsidRPr="00B3734F" w:rsidRDefault="000C72D6" w:rsidP="007170B6">
      <w:pPr>
        <w:suppressAutoHyphens/>
        <w:jc w:val="both"/>
        <w:rPr>
          <w:sz w:val="23"/>
          <w:szCs w:val="23"/>
        </w:rPr>
      </w:pPr>
      <w:r w:rsidRPr="00B3734F">
        <w:rPr>
          <w:sz w:val="23"/>
          <w:szCs w:val="23"/>
        </w:rPr>
        <w:t xml:space="preserve">1.4. </w:t>
      </w:r>
      <w:r w:rsidR="007170B6" w:rsidRPr="00B3734F">
        <w:rPr>
          <w:sz w:val="23"/>
          <w:szCs w:val="23"/>
        </w:rPr>
        <w:t xml:space="preserve">Заказчик обязуется принять и оплатить </w:t>
      </w:r>
      <w:r w:rsidR="00CA12D9" w:rsidRPr="00B3734F">
        <w:rPr>
          <w:sz w:val="23"/>
          <w:szCs w:val="23"/>
        </w:rPr>
        <w:t xml:space="preserve">качественно и своевременно </w:t>
      </w:r>
      <w:r w:rsidR="00755748">
        <w:rPr>
          <w:sz w:val="23"/>
          <w:szCs w:val="23"/>
        </w:rPr>
        <w:t>выполненные</w:t>
      </w:r>
      <w:r w:rsidR="007170B6" w:rsidRPr="00B3734F">
        <w:rPr>
          <w:sz w:val="23"/>
          <w:szCs w:val="23"/>
        </w:rPr>
        <w:t xml:space="preserve"> </w:t>
      </w:r>
      <w:r w:rsidR="00CA0B29" w:rsidRPr="00CA0B29">
        <w:rPr>
          <w:sz w:val="23"/>
          <w:szCs w:val="23"/>
        </w:rPr>
        <w:t>Подрядчик</w:t>
      </w:r>
      <w:r w:rsidR="00CA0B29">
        <w:rPr>
          <w:sz w:val="23"/>
          <w:szCs w:val="23"/>
        </w:rPr>
        <w:t>ом</w:t>
      </w:r>
      <w:r w:rsidR="00CA0B29" w:rsidRPr="00CA0B29">
        <w:rPr>
          <w:sz w:val="23"/>
          <w:szCs w:val="23"/>
        </w:rPr>
        <w:t xml:space="preserve"> </w:t>
      </w:r>
      <w:r w:rsidR="00755748">
        <w:rPr>
          <w:sz w:val="23"/>
          <w:szCs w:val="23"/>
        </w:rPr>
        <w:t>Работы</w:t>
      </w:r>
      <w:r w:rsidR="007170B6" w:rsidRPr="00B3734F">
        <w:rPr>
          <w:sz w:val="23"/>
          <w:szCs w:val="23"/>
        </w:rPr>
        <w:t xml:space="preserve"> на условиях, предусмотренных настоящим </w:t>
      </w:r>
      <w:r w:rsidR="00CA12D9" w:rsidRPr="00B3734F">
        <w:rPr>
          <w:sz w:val="23"/>
          <w:szCs w:val="23"/>
        </w:rPr>
        <w:t>Д</w:t>
      </w:r>
      <w:r w:rsidR="007170B6" w:rsidRPr="00B3734F">
        <w:rPr>
          <w:sz w:val="23"/>
          <w:szCs w:val="23"/>
        </w:rPr>
        <w:t>оговором.</w:t>
      </w:r>
    </w:p>
    <w:p w14:paraId="0F60B9EC" w14:textId="761D96A8" w:rsidR="000C72D6" w:rsidRPr="00B3734F" w:rsidRDefault="007170B6" w:rsidP="007170B6">
      <w:pPr>
        <w:tabs>
          <w:tab w:val="left" w:pos="0"/>
        </w:tabs>
        <w:jc w:val="both"/>
        <w:rPr>
          <w:sz w:val="23"/>
          <w:szCs w:val="23"/>
        </w:rPr>
      </w:pPr>
      <w:r w:rsidRPr="00B3734F">
        <w:rPr>
          <w:sz w:val="23"/>
          <w:szCs w:val="23"/>
        </w:rPr>
        <w:t>1.</w:t>
      </w:r>
      <w:r w:rsidR="000C72D6" w:rsidRPr="00B3734F">
        <w:rPr>
          <w:sz w:val="23"/>
          <w:szCs w:val="23"/>
        </w:rPr>
        <w:t>5</w:t>
      </w:r>
      <w:r w:rsidRPr="00B3734F">
        <w:rPr>
          <w:sz w:val="23"/>
          <w:szCs w:val="23"/>
        </w:rPr>
        <w:t>.</w:t>
      </w:r>
      <w:r w:rsidR="00CA12D9" w:rsidRPr="00B3734F">
        <w:rPr>
          <w:sz w:val="23"/>
          <w:szCs w:val="23"/>
        </w:rPr>
        <w:t xml:space="preserve"> </w:t>
      </w:r>
      <w:r w:rsidR="000C72D6" w:rsidRPr="00B3734F">
        <w:rPr>
          <w:sz w:val="23"/>
          <w:szCs w:val="23"/>
        </w:rPr>
        <w:t xml:space="preserve">Заказчик вправе изменить объемы </w:t>
      </w:r>
      <w:r w:rsidR="00755748">
        <w:rPr>
          <w:sz w:val="23"/>
          <w:szCs w:val="23"/>
        </w:rPr>
        <w:t>Работ</w:t>
      </w:r>
      <w:r w:rsidR="000C72D6" w:rsidRPr="00B3734F">
        <w:rPr>
          <w:sz w:val="23"/>
          <w:szCs w:val="23"/>
        </w:rPr>
        <w:t xml:space="preserve">, предупредив </w:t>
      </w:r>
      <w:r w:rsidR="00CA0B29" w:rsidRPr="00CA0B29">
        <w:rPr>
          <w:sz w:val="23"/>
          <w:szCs w:val="23"/>
        </w:rPr>
        <w:t>Подрядчик</w:t>
      </w:r>
      <w:r w:rsidR="00CA0B29">
        <w:rPr>
          <w:sz w:val="23"/>
          <w:szCs w:val="23"/>
        </w:rPr>
        <w:t>а</w:t>
      </w:r>
      <w:r w:rsidR="00CA0B29" w:rsidRPr="00CA0B29">
        <w:rPr>
          <w:sz w:val="23"/>
          <w:szCs w:val="23"/>
        </w:rPr>
        <w:t xml:space="preserve"> </w:t>
      </w:r>
      <w:r w:rsidR="000C72D6" w:rsidRPr="00B3734F">
        <w:rPr>
          <w:sz w:val="23"/>
          <w:szCs w:val="23"/>
        </w:rPr>
        <w:t xml:space="preserve">за </w:t>
      </w:r>
      <w:r w:rsidR="0019426F">
        <w:rPr>
          <w:sz w:val="23"/>
          <w:szCs w:val="23"/>
        </w:rPr>
        <w:t>3</w:t>
      </w:r>
      <w:r w:rsidR="000C72D6" w:rsidRPr="00B3734F">
        <w:rPr>
          <w:sz w:val="23"/>
          <w:szCs w:val="23"/>
        </w:rPr>
        <w:t xml:space="preserve"> (</w:t>
      </w:r>
      <w:r w:rsidR="0019426F">
        <w:rPr>
          <w:sz w:val="23"/>
          <w:szCs w:val="23"/>
        </w:rPr>
        <w:t>Три</w:t>
      </w:r>
      <w:r w:rsidR="000C72D6" w:rsidRPr="00B3734F">
        <w:rPr>
          <w:sz w:val="23"/>
          <w:szCs w:val="23"/>
        </w:rPr>
        <w:t xml:space="preserve">) </w:t>
      </w:r>
      <w:r w:rsidR="0019426F">
        <w:rPr>
          <w:sz w:val="23"/>
          <w:szCs w:val="23"/>
        </w:rPr>
        <w:t>рабочих</w:t>
      </w:r>
      <w:r w:rsidR="000C72D6" w:rsidRPr="00B3734F">
        <w:rPr>
          <w:sz w:val="23"/>
          <w:szCs w:val="23"/>
        </w:rPr>
        <w:t xml:space="preserve"> дн</w:t>
      </w:r>
      <w:r w:rsidR="00E4002E">
        <w:rPr>
          <w:sz w:val="23"/>
          <w:szCs w:val="23"/>
        </w:rPr>
        <w:t>я</w:t>
      </w:r>
      <w:r w:rsidR="000C72D6" w:rsidRPr="00B3734F">
        <w:rPr>
          <w:sz w:val="23"/>
          <w:szCs w:val="23"/>
        </w:rPr>
        <w:t>.</w:t>
      </w:r>
    </w:p>
    <w:p w14:paraId="1EB23B1C" w14:textId="79A62228" w:rsidR="000C72D6" w:rsidRPr="00B3734F" w:rsidRDefault="007170B6" w:rsidP="000C72D6">
      <w:pPr>
        <w:tabs>
          <w:tab w:val="left" w:pos="0"/>
        </w:tabs>
        <w:jc w:val="both"/>
        <w:rPr>
          <w:sz w:val="23"/>
          <w:szCs w:val="23"/>
        </w:rPr>
      </w:pPr>
      <w:r w:rsidRPr="00B3734F">
        <w:rPr>
          <w:sz w:val="23"/>
          <w:szCs w:val="23"/>
        </w:rPr>
        <w:t>1.</w:t>
      </w:r>
      <w:r w:rsidR="000C72D6" w:rsidRPr="00B3734F">
        <w:rPr>
          <w:sz w:val="23"/>
          <w:szCs w:val="23"/>
        </w:rPr>
        <w:t>6</w:t>
      </w:r>
      <w:r w:rsidRPr="00B3734F">
        <w:rPr>
          <w:sz w:val="23"/>
          <w:szCs w:val="23"/>
        </w:rPr>
        <w:t>.</w:t>
      </w:r>
      <w:r w:rsidR="000C72D6" w:rsidRPr="00B3734F">
        <w:rPr>
          <w:sz w:val="23"/>
          <w:szCs w:val="23"/>
        </w:rPr>
        <w:t xml:space="preserve"> В случае необходимости уменьшени</w:t>
      </w:r>
      <w:r w:rsidR="00E4002E">
        <w:rPr>
          <w:sz w:val="23"/>
          <w:szCs w:val="23"/>
        </w:rPr>
        <w:t>я</w:t>
      </w:r>
      <w:r w:rsidR="000C72D6" w:rsidRPr="00B3734F">
        <w:rPr>
          <w:sz w:val="23"/>
          <w:szCs w:val="23"/>
        </w:rPr>
        <w:t xml:space="preserve"> объема </w:t>
      </w:r>
      <w:r w:rsidR="00755748">
        <w:rPr>
          <w:sz w:val="23"/>
          <w:szCs w:val="23"/>
        </w:rPr>
        <w:t>выполняемых Работ</w:t>
      </w:r>
      <w:r w:rsidR="000C72D6" w:rsidRPr="00B3734F">
        <w:rPr>
          <w:sz w:val="23"/>
          <w:szCs w:val="23"/>
        </w:rPr>
        <w:t xml:space="preserve"> или выполнени</w:t>
      </w:r>
      <w:r w:rsidR="00E4002E">
        <w:rPr>
          <w:sz w:val="23"/>
          <w:szCs w:val="23"/>
        </w:rPr>
        <w:t>я</w:t>
      </w:r>
      <w:r w:rsidR="000C72D6" w:rsidRPr="00B3734F">
        <w:rPr>
          <w:sz w:val="23"/>
          <w:szCs w:val="23"/>
        </w:rPr>
        <w:t xml:space="preserve"> дополнительного объема </w:t>
      </w:r>
      <w:r w:rsidR="00755748">
        <w:rPr>
          <w:sz w:val="23"/>
          <w:szCs w:val="23"/>
        </w:rPr>
        <w:t>Работ</w:t>
      </w:r>
      <w:r w:rsidR="000C72D6" w:rsidRPr="00B3734F">
        <w:rPr>
          <w:sz w:val="23"/>
          <w:szCs w:val="23"/>
        </w:rPr>
        <w:t xml:space="preserve">, изменения объема </w:t>
      </w:r>
      <w:r w:rsidR="00755748">
        <w:rPr>
          <w:sz w:val="23"/>
          <w:szCs w:val="23"/>
        </w:rPr>
        <w:t>Работ</w:t>
      </w:r>
      <w:r w:rsidR="000C72D6" w:rsidRPr="00B3734F">
        <w:rPr>
          <w:sz w:val="23"/>
          <w:szCs w:val="23"/>
        </w:rPr>
        <w:t xml:space="preserve"> оформляется путем подписания обеими Сторонами Дополнительного соглашения к настоящему Договору, в котором согласовываются необходимые условия </w:t>
      </w:r>
      <w:r w:rsidR="00755748">
        <w:rPr>
          <w:sz w:val="23"/>
          <w:szCs w:val="23"/>
        </w:rPr>
        <w:t>выполнения Работ</w:t>
      </w:r>
      <w:r w:rsidR="000C72D6" w:rsidRPr="00B3734F">
        <w:rPr>
          <w:sz w:val="23"/>
          <w:szCs w:val="23"/>
        </w:rPr>
        <w:t>.</w:t>
      </w:r>
    </w:p>
    <w:p w14:paraId="39CE34C3" w14:textId="77777777" w:rsidR="00F96F24" w:rsidRPr="00F96F24" w:rsidRDefault="00F96F24" w:rsidP="007170B6">
      <w:p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sz w:val="23"/>
          <w:szCs w:val="23"/>
        </w:rPr>
      </w:pPr>
    </w:p>
    <w:p w14:paraId="21458B5B" w14:textId="77777777" w:rsidR="005915BA" w:rsidRDefault="0093164A" w:rsidP="008834EF">
      <w:pPr>
        <w:numPr>
          <w:ilvl w:val="0"/>
          <w:numId w:val="5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6D5883">
        <w:rPr>
          <w:b/>
          <w:sz w:val="22"/>
          <w:szCs w:val="22"/>
        </w:rPr>
        <w:t>ЦЕНА ДОГОВОРА</w:t>
      </w:r>
    </w:p>
    <w:p w14:paraId="08838EA6" w14:textId="45ABE77E" w:rsidR="00CA0B29" w:rsidRDefault="00CE4918" w:rsidP="00CA0B29">
      <w:pPr>
        <w:suppressAutoHyphens/>
        <w:jc w:val="both"/>
        <w:rPr>
          <w:b/>
          <w:bCs/>
          <w:sz w:val="23"/>
          <w:szCs w:val="23"/>
        </w:rPr>
      </w:pPr>
      <w:r w:rsidRPr="006D5883">
        <w:rPr>
          <w:sz w:val="22"/>
          <w:szCs w:val="22"/>
        </w:rPr>
        <w:t>2.1</w:t>
      </w:r>
      <w:r w:rsidRPr="00B3734F">
        <w:rPr>
          <w:sz w:val="23"/>
          <w:szCs w:val="23"/>
        </w:rPr>
        <w:t xml:space="preserve">. </w:t>
      </w:r>
      <w:r w:rsidR="00F04519" w:rsidRPr="00B3734F">
        <w:rPr>
          <w:sz w:val="23"/>
          <w:szCs w:val="23"/>
        </w:rPr>
        <w:t>Д</w:t>
      </w:r>
      <w:r w:rsidRPr="00B3734F">
        <w:rPr>
          <w:sz w:val="23"/>
          <w:szCs w:val="23"/>
        </w:rPr>
        <w:t xml:space="preserve">оговорная стоимость, подлежащая оплате </w:t>
      </w:r>
      <w:r w:rsidR="00732AEA" w:rsidRPr="00732AEA">
        <w:rPr>
          <w:sz w:val="23"/>
          <w:szCs w:val="23"/>
        </w:rPr>
        <w:t>Подрядчик</w:t>
      </w:r>
      <w:r w:rsidR="00732AEA">
        <w:rPr>
          <w:sz w:val="23"/>
          <w:szCs w:val="23"/>
        </w:rPr>
        <w:t>у</w:t>
      </w:r>
      <w:r w:rsidR="00480925" w:rsidRPr="00B3734F">
        <w:rPr>
          <w:sz w:val="23"/>
          <w:szCs w:val="23"/>
        </w:rPr>
        <w:t>,</w:t>
      </w:r>
      <w:r w:rsidRPr="00B3734F">
        <w:rPr>
          <w:sz w:val="23"/>
          <w:szCs w:val="23"/>
        </w:rPr>
        <w:t xml:space="preserve"> составляет</w:t>
      </w:r>
      <w:r w:rsidR="004E38D9" w:rsidRPr="00B3734F">
        <w:rPr>
          <w:sz w:val="23"/>
          <w:szCs w:val="23"/>
        </w:rPr>
        <w:t>:</w:t>
      </w:r>
      <w:r w:rsidRPr="00B3734F">
        <w:rPr>
          <w:sz w:val="23"/>
          <w:szCs w:val="23"/>
        </w:rPr>
        <w:t xml:space="preserve"> </w:t>
      </w:r>
      <w:r w:rsidR="00CA0B29" w:rsidRPr="00CA0B29">
        <w:rPr>
          <w:b/>
          <w:bCs/>
          <w:sz w:val="23"/>
          <w:szCs w:val="23"/>
        </w:rPr>
        <w:t>409 470,00 (Четыреста девять тысяч четыреста семьдесят рублей 00 копеек</w:t>
      </w:r>
      <w:r w:rsidR="00CA0B29">
        <w:rPr>
          <w:b/>
          <w:bCs/>
          <w:sz w:val="23"/>
          <w:szCs w:val="23"/>
        </w:rPr>
        <w:t>).</w:t>
      </w:r>
      <w:r w:rsidR="00CA0B29" w:rsidRPr="00CA0B29">
        <w:rPr>
          <w:b/>
          <w:bCs/>
          <w:sz w:val="23"/>
          <w:szCs w:val="23"/>
        </w:rPr>
        <w:t xml:space="preserve">  НДС</w:t>
      </w:r>
      <w:r w:rsidR="00CA0B29">
        <w:rPr>
          <w:b/>
          <w:bCs/>
          <w:sz w:val="23"/>
          <w:szCs w:val="23"/>
        </w:rPr>
        <w:t xml:space="preserve"> </w:t>
      </w:r>
      <w:r w:rsidR="00CA0B29" w:rsidRPr="00CA0B29">
        <w:rPr>
          <w:b/>
          <w:bCs/>
          <w:sz w:val="23"/>
          <w:szCs w:val="23"/>
        </w:rPr>
        <w:t xml:space="preserve">не предусмотрен. </w:t>
      </w:r>
    </w:p>
    <w:p w14:paraId="7C2187BB" w14:textId="33E4837F" w:rsidR="00CA0B29" w:rsidRPr="00CA0B29" w:rsidRDefault="00CE4918" w:rsidP="00CA0B29">
      <w:pPr>
        <w:suppressAutoHyphens/>
        <w:jc w:val="both"/>
        <w:rPr>
          <w:sz w:val="23"/>
          <w:szCs w:val="23"/>
        </w:rPr>
      </w:pPr>
      <w:r w:rsidRPr="00B3734F">
        <w:rPr>
          <w:sz w:val="23"/>
          <w:szCs w:val="23"/>
        </w:rPr>
        <w:t xml:space="preserve">2.2. </w:t>
      </w:r>
      <w:bookmarkStart w:id="2" w:name="_Hlk224644749"/>
      <w:r w:rsidRPr="00B3734F">
        <w:rPr>
          <w:sz w:val="23"/>
          <w:szCs w:val="23"/>
        </w:rPr>
        <w:t xml:space="preserve">Стоимость </w:t>
      </w:r>
      <w:r w:rsidR="00755748">
        <w:rPr>
          <w:sz w:val="23"/>
          <w:szCs w:val="23"/>
        </w:rPr>
        <w:t>Работ</w:t>
      </w:r>
      <w:r w:rsidRPr="00B3734F">
        <w:rPr>
          <w:sz w:val="23"/>
          <w:szCs w:val="23"/>
        </w:rPr>
        <w:t xml:space="preserve"> по настоящему договору</w:t>
      </w:r>
      <w:r w:rsidR="00543CC6" w:rsidRPr="00B3734F">
        <w:rPr>
          <w:sz w:val="23"/>
          <w:szCs w:val="23"/>
        </w:rPr>
        <w:t xml:space="preserve"> </w:t>
      </w:r>
      <w:r w:rsidRPr="00B3734F">
        <w:rPr>
          <w:sz w:val="23"/>
          <w:szCs w:val="23"/>
        </w:rPr>
        <w:t xml:space="preserve">включает в себя </w:t>
      </w:r>
      <w:r w:rsidR="006B044E" w:rsidRPr="00B3734F">
        <w:rPr>
          <w:sz w:val="23"/>
          <w:szCs w:val="23"/>
        </w:rPr>
        <w:t xml:space="preserve">стоимость </w:t>
      </w:r>
      <w:r w:rsidR="00755748">
        <w:rPr>
          <w:sz w:val="23"/>
          <w:szCs w:val="23"/>
        </w:rPr>
        <w:t>выполняемых Работ</w:t>
      </w:r>
      <w:r w:rsidR="006B044E" w:rsidRPr="00B3734F">
        <w:rPr>
          <w:sz w:val="23"/>
          <w:szCs w:val="23"/>
        </w:rPr>
        <w:t xml:space="preserve"> по </w:t>
      </w:r>
      <w:r w:rsidR="005C3560" w:rsidRPr="00B3734F">
        <w:rPr>
          <w:sz w:val="23"/>
          <w:szCs w:val="23"/>
        </w:rPr>
        <w:t>Д</w:t>
      </w:r>
      <w:r w:rsidR="006B044E" w:rsidRPr="00B3734F">
        <w:rPr>
          <w:sz w:val="23"/>
          <w:szCs w:val="23"/>
        </w:rPr>
        <w:t xml:space="preserve">оговору, </w:t>
      </w:r>
      <w:r w:rsidR="00CA0B29" w:rsidRPr="00CA0B29">
        <w:rPr>
          <w:sz w:val="23"/>
          <w:szCs w:val="23"/>
        </w:rPr>
        <w:t xml:space="preserve">используемых Подрядчиком при выполнении работ материалов (указанных в перечне материалов в Локальном сметном расчете),  машин, механизмов, 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</w:t>
      </w:r>
      <w:r w:rsidR="00CA0B29">
        <w:rPr>
          <w:sz w:val="23"/>
          <w:szCs w:val="23"/>
        </w:rPr>
        <w:t>Д</w:t>
      </w:r>
      <w:r w:rsidR="00CA0B29" w:rsidRPr="00CA0B29">
        <w:rPr>
          <w:sz w:val="23"/>
          <w:szCs w:val="23"/>
        </w:rPr>
        <w:t>оговора.</w:t>
      </w:r>
    </w:p>
    <w:bookmarkEnd w:id="2"/>
    <w:p w14:paraId="009D0C03" w14:textId="063B992E" w:rsidR="00CA0B29" w:rsidRDefault="007170B6" w:rsidP="007170B6">
      <w:pPr>
        <w:tabs>
          <w:tab w:val="left" w:pos="0"/>
          <w:tab w:val="left" w:pos="709"/>
          <w:tab w:val="left" w:pos="851"/>
          <w:tab w:val="left" w:pos="993"/>
        </w:tabs>
        <w:suppressAutoHyphens/>
        <w:jc w:val="both"/>
        <w:rPr>
          <w:sz w:val="23"/>
          <w:szCs w:val="23"/>
        </w:rPr>
      </w:pPr>
      <w:r w:rsidRPr="00B3734F">
        <w:rPr>
          <w:sz w:val="23"/>
          <w:szCs w:val="23"/>
        </w:rPr>
        <w:t>2.3.</w:t>
      </w:r>
      <w:r w:rsidR="00256007" w:rsidRPr="00B3734F">
        <w:rPr>
          <w:sz w:val="23"/>
          <w:szCs w:val="23"/>
        </w:rPr>
        <w:t xml:space="preserve"> </w:t>
      </w:r>
      <w:r w:rsidR="00AF7969" w:rsidRPr="00B3734F">
        <w:rPr>
          <w:sz w:val="23"/>
          <w:szCs w:val="23"/>
        </w:rPr>
        <w:t>С</w:t>
      </w:r>
      <w:r w:rsidRPr="00B3734F">
        <w:rPr>
          <w:sz w:val="23"/>
          <w:szCs w:val="23"/>
        </w:rPr>
        <w:t xml:space="preserve">тоимость </w:t>
      </w:r>
      <w:r w:rsidR="00755748">
        <w:rPr>
          <w:sz w:val="23"/>
          <w:szCs w:val="23"/>
        </w:rPr>
        <w:t>Работ</w:t>
      </w:r>
      <w:r w:rsidR="00755748" w:rsidRPr="00B3734F">
        <w:rPr>
          <w:sz w:val="23"/>
          <w:szCs w:val="23"/>
        </w:rPr>
        <w:t xml:space="preserve"> </w:t>
      </w:r>
      <w:r w:rsidRPr="00B3734F">
        <w:rPr>
          <w:sz w:val="23"/>
          <w:szCs w:val="23"/>
        </w:rPr>
        <w:t>по настоящему Договору</w:t>
      </w:r>
      <w:r w:rsidR="00CA0B29">
        <w:rPr>
          <w:sz w:val="23"/>
          <w:szCs w:val="23"/>
        </w:rPr>
        <w:t>,</w:t>
      </w:r>
      <w:r w:rsidR="00CA0B29" w:rsidRPr="00CA0B29">
        <w:rPr>
          <w:sz w:val="23"/>
          <w:szCs w:val="23"/>
        </w:rPr>
        <w:t xml:space="preserve"> уточнение стоимости материалов (в сторону увеличения или уменьшения), используемых для выполнения работ по Договору,</w:t>
      </w:r>
      <w:r w:rsidRPr="00B3734F">
        <w:rPr>
          <w:sz w:val="23"/>
          <w:szCs w:val="23"/>
        </w:rPr>
        <w:t xml:space="preserve"> может изменяться только по соглашению Сторон</w:t>
      </w:r>
      <w:r w:rsidR="00CA0B29">
        <w:rPr>
          <w:sz w:val="23"/>
          <w:szCs w:val="23"/>
        </w:rPr>
        <w:t xml:space="preserve">, путем заключения </w:t>
      </w:r>
      <w:r w:rsidR="00CA0B29" w:rsidRPr="00B3734F">
        <w:rPr>
          <w:sz w:val="23"/>
          <w:szCs w:val="23"/>
        </w:rPr>
        <w:t>Дополнительн</w:t>
      </w:r>
      <w:r w:rsidR="00CA0B29">
        <w:rPr>
          <w:sz w:val="23"/>
          <w:szCs w:val="23"/>
        </w:rPr>
        <w:t>ого</w:t>
      </w:r>
      <w:r w:rsidR="00CA0B29" w:rsidRPr="00B3734F">
        <w:rPr>
          <w:sz w:val="23"/>
          <w:szCs w:val="23"/>
        </w:rPr>
        <w:t xml:space="preserve"> соглашени</w:t>
      </w:r>
      <w:r w:rsidR="00CA0B29">
        <w:rPr>
          <w:sz w:val="23"/>
          <w:szCs w:val="23"/>
        </w:rPr>
        <w:t>я</w:t>
      </w:r>
      <w:r w:rsidR="00CA0B29" w:rsidRPr="00B3734F">
        <w:rPr>
          <w:sz w:val="23"/>
          <w:szCs w:val="23"/>
        </w:rPr>
        <w:t xml:space="preserve"> к настоящему Договору.          </w:t>
      </w:r>
    </w:p>
    <w:p w14:paraId="1127641B" w14:textId="2398C13C" w:rsidR="00CA0B29" w:rsidRDefault="00A7131A" w:rsidP="00CA0B29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2.4. </w:t>
      </w:r>
      <w:r w:rsidR="00CA0B29" w:rsidRPr="00CA0B29">
        <w:rPr>
          <w:sz w:val="23"/>
          <w:szCs w:val="23"/>
        </w:rPr>
        <w:t>Уточнение стоимости материалов в сторону увеличения или уменьшения возможно при условии подтверждения Подрядчиком стоимости материалов с предоставлением копий счетов-фактур/товарных накладных/УПД.</w:t>
      </w:r>
    </w:p>
    <w:p w14:paraId="7E692083" w14:textId="77777777" w:rsidR="00983F81" w:rsidRPr="00AF7969" w:rsidRDefault="00983F81" w:rsidP="00F74190">
      <w:pPr>
        <w:tabs>
          <w:tab w:val="left" w:pos="0"/>
          <w:tab w:val="left" w:pos="709"/>
          <w:tab w:val="left" w:pos="851"/>
          <w:tab w:val="left" w:pos="993"/>
        </w:tabs>
        <w:suppressAutoHyphens/>
        <w:jc w:val="both"/>
        <w:rPr>
          <w:sz w:val="22"/>
          <w:szCs w:val="22"/>
        </w:rPr>
      </w:pPr>
    </w:p>
    <w:p w14:paraId="22113AAD" w14:textId="77777777" w:rsidR="005915BA" w:rsidRPr="00AF7969" w:rsidRDefault="00D55459" w:rsidP="008834EF">
      <w:pPr>
        <w:numPr>
          <w:ilvl w:val="0"/>
          <w:numId w:val="5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AF7969">
        <w:rPr>
          <w:b/>
          <w:sz w:val="22"/>
          <w:szCs w:val="22"/>
        </w:rPr>
        <w:t>ПОРЯДОК И УСЛОВИЯ</w:t>
      </w:r>
      <w:r w:rsidR="0093164A" w:rsidRPr="00AF7969">
        <w:rPr>
          <w:b/>
          <w:sz w:val="22"/>
          <w:szCs w:val="22"/>
        </w:rPr>
        <w:t xml:space="preserve"> ПЛАТЕЖ</w:t>
      </w:r>
      <w:r w:rsidRPr="00AF7969">
        <w:rPr>
          <w:b/>
          <w:sz w:val="22"/>
          <w:szCs w:val="22"/>
        </w:rPr>
        <w:t>ЕЙ</w:t>
      </w:r>
    </w:p>
    <w:p w14:paraId="2E5F70FF" w14:textId="1B351297" w:rsidR="006D42B2" w:rsidRPr="006D42B2" w:rsidRDefault="00D94BB2" w:rsidP="006D42B2">
      <w:pPr>
        <w:pStyle w:val="af8"/>
        <w:jc w:val="both"/>
        <w:rPr>
          <w:sz w:val="23"/>
          <w:szCs w:val="23"/>
        </w:rPr>
      </w:pPr>
      <w:r w:rsidRPr="00AF7969">
        <w:rPr>
          <w:sz w:val="22"/>
          <w:szCs w:val="22"/>
        </w:rPr>
        <w:t>3.1</w:t>
      </w:r>
      <w:r w:rsidRPr="00B3734F">
        <w:rPr>
          <w:sz w:val="23"/>
          <w:szCs w:val="23"/>
        </w:rPr>
        <w:t>.</w:t>
      </w:r>
      <w:r w:rsidR="00AF7969" w:rsidRPr="00B3734F">
        <w:rPr>
          <w:sz w:val="23"/>
          <w:szCs w:val="23"/>
        </w:rPr>
        <w:t xml:space="preserve"> </w:t>
      </w:r>
      <w:r w:rsidR="006D42B2" w:rsidRPr="006D42B2">
        <w:rPr>
          <w:sz w:val="23"/>
          <w:szCs w:val="23"/>
        </w:rPr>
        <w:t xml:space="preserve">Заказчик оплачивает выполненные Подрядчиком работы по </w:t>
      </w:r>
      <w:r w:rsidR="006D42B2">
        <w:rPr>
          <w:sz w:val="23"/>
          <w:szCs w:val="23"/>
        </w:rPr>
        <w:t>Д</w:t>
      </w:r>
      <w:r w:rsidR="006D42B2" w:rsidRPr="006D42B2">
        <w:rPr>
          <w:sz w:val="23"/>
          <w:szCs w:val="23"/>
        </w:rPr>
        <w:t xml:space="preserve">оговору за фактически выполненный объем работ  денежными средствами в безналичном порядке на расчетный счет Подрядчика или иными способами, не запрещенными действующим законодательством Российской Федерации, </w:t>
      </w:r>
      <w:r w:rsidR="006D42B2" w:rsidRPr="008B187A">
        <w:rPr>
          <w:b/>
          <w:bCs/>
          <w:sz w:val="23"/>
          <w:szCs w:val="23"/>
        </w:rPr>
        <w:t>в срок не более 7 (Семи) рабочих дней</w:t>
      </w:r>
      <w:r w:rsidR="006D42B2" w:rsidRPr="006D42B2">
        <w:rPr>
          <w:sz w:val="23"/>
          <w:szCs w:val="23"/>
        </w:rPr>
        <w:t xml:space="preserve"> с даты предъявления Заказчику надлежащим образом оформленного счета (с </w:t>
      </w:r>
      <w:r w:rsidR="006D42B2" w:rsidRPr="00275BF5">
        <w:rPr>
          <w:sz w:val="23"/>
          <w:szCs w:val="23"/>
        </w:rPr>
        <w:t>указанием номера и даты договора), составленного на основании подписанных уполномоченными представителями Сторон справки о стоимости выполненных работ и затрат (Форма №КС-3, Приложение №</w:t>
      </w:r>
      <w:r w:rsidR="00275BF5" w:rsidRPr="00275BF5">
        <w:rPr>
          <w:sz w:val="23"/>
          <w:szCs w:val="23"/>
        </w:rPr>
        <w:t>4</w:t>
      </w:r>
      <w:r w:rsidR="006D42B2" w:rsidRPr="00275BF5">
        <w:rPr>
          <w:sz w:val="23"/>
          <w:szCs w:val="23"/>
        </w:rPr>
        <w:t xml:space="preserve"> </w:t>
      </w:r>
      <w:r w:rsidR="008B187A" w:rsidRPr="00275BF5">
        <w:rPr>
          <w:sz w:val="23"/>
          <w:szCs w:val="23"/>
        </w:rPr>
        <w:t xml:space="preserve">к настоящему Договору), </w:t>
      </w:r>
      <w:r w:rsidR="006D42B2" w:rsidRPr="00275BF5">
        <w:rPr>
          <w:sz w:val="23"/>
          <w:szCs w:val="23"/>
        </w:rPr>
        <w:t>акта о приемке выполненных работ (Форма №КС-</w:t>
      </w:r>
      <w:r w:rsidR="006D42B2" w:rsidRPr="00275BF5">
        <w:rPr>
          <w:sz w:val="23"/>
          <w:szCs w:val="23"/>
        </w:rPr>
        <w:lastRenderedPageBreak/>
        <w:t>2, Приложение №</w:t>
      </w:r>
      <w:r w:rsidR="00275BF5" w:rsidRPr="00275BF5">
        <w:rPr>
          <w:sz w:val="23"/>
          <w:szCs w:val="23"/>
        </w:rPr>
        <w:t xml:space="preserve"> 3</w:t>
      </w:r>
      <w:r w:rsidR="006D42B2" w:rsidRPr="00275BF5">
        <w:rPr>
          <w:sz w:val="23"/>
          <w:szCs w:val="23"/>
        </w:rPr>
        <w:t xml:space="preserve">, </w:t>
      </w:r>
      <w:r w:rsidR="008B187A" w:rsidRPr="00275BF5">
        <w:rPr>
          <w:sz w:val="23"/>
          <w:szCs w:val="23"/>
        </w:rPr>
        <w:t xml:space="preserve">к настоящему Договору), </w:t>
      </w:r>
      <w:r w:rsidR="006D42B2" w:rsidRPr="00275BF5">
        <w:rPr>
          <w:sz w:val="23"/>
          <w:szCs w:val="23"/>
        </w:rPr>
        <w:t>с обязательным приложением исполнительной документации.</w:t>
      </w:r>
    </w:p>
    <w:p w14:paraId="42A0BCD7" w14:textId="234D66FE" w:rsidR="006D42B2" w:rsidRDefault="006D42B2" w:rsidP="006D42B2">
      <w:pPr>
        <w:pStyle w:val="af8"/>
        <w:jc w:val="both"/>
        <w:rPr>
          <w:sz w:val="23"/>
          <w:szCs w:val="23"/>
        </w:rPr>
      </w:pPr>
      <w:r w:rsidRPr="006D42B2">
        <w:rPr>
          <w:sz w:val="23"/>
          <w:szCs w:val="23"/>
        </w:rPr>
        <w:t>Расчет за выполненные работы осуществляется Заказчиком по окончании работ по Договору</w:t>
      </w:r>
      <w:r>
        <w:rPr>
          <w:sz w:val="23"/>
          <w:szCs w:val="23"/>
        </w:rPr>
        <w:t>.</w:t>
      </w:r>
      <w:r w:rsidR="008B187A" w:rsidRPr="008B187A">
        <w:t xml:space="preserve"> </w:t>
      </w:r>
      <w:r w:rsidR="008B187A" w:rsidRPr="008B187A">
        <w:rPr>
          <w:sz w:val="23"/>
          <w:szCs w:val="23"/>
        </w:rPr>
        <w:t>Счет-фактура Заказчику не выставляется.</w:t>
      </w:r>
    </w:p>
    <w:p w14:paraId="2BE17572" w14:textId="6C141B07" w:rsidR="006D42B2" w:rsidRDefault="006D42B2" w:rsidP="006D42B2">
      <w:pPr>
        <w:pStyle w:val="af8"/>
        <w:jc w:val="both"/>
        <w:rPr>
          <w:sz w:val="23"/>
          <w:szCs w:val="23"/>
        </w:rPr>
      </w:pPr>
      <w:r>
        <w:rPr>
          <w:sz w:val="23"/>
          <w:szCs w:val="23"/>
        </w:rPr>
        <w:t>3.2. П</w:t>
      </w:r>
      <w:r w:rsidRPr="006D42B2">
        <w:rPr>
          <w:sz w:val="23"/>
          <w:szCs w:val="23"/>
        </w:rPr>
        <w:t xml:space="preserve">о соглашению Сторон возможно осуществление авансовых платежей, с обязательным составлением Дополнительного соглашения к Договору.    </w:t>
      </w:r>
    </w:p>
    <w:p w14:paraId="270D826B" w14:textId="29BC72AB" w:rsidR="008B187A" w:rsidRDefault="00576659" w:rsidP="006D42B2">
      <w:pPr>
        <w:pStyle w:val="af8"/>
        <w:jc w:val="both"/>
        <w:rPr>
          <w:sz w:val="23"/>
          <w:szCs w:val="23"/>
        </w:rPr>
      </w:pPr>
      <w:r w:rsidRPr="00B3734F">
        <w:rPr>
          <w:sz w:val="23"/>
          <w:szCs w:val="23"/>
        </w:rPr>
        <w:t>3.</w:t>
      </w:r>
      <w:r w:rsidR="006D42B2">
        <w:rPr>
          <w:sz w:val="23"/>
          <w:szCs w:val="23"/>
        </w:rPr>
        <w:t>3</w:t>
      </w:r>
      <w:r w:rsidRPr="00B3734F">
        <w:rPr>
          <w:sz w:val="23"/>
          <w:szCs w:val="23"/>
        </w:rPr>
        <w:t xml:space="preserve">. </w:t>
      </w:r>
      <w:r w:rsidR="008B187A" w:rsidRPr="008B187A">
        <w:rPr>
          <w:sz w:val="23"/>
          <w:szCs w:val="23"/>
        </w:rPr>
        <w:t>Заказчик вправе применить «Шкалу оценки организации и качества работ</w:t>
      </w:r>
      <w:r w:rsidR="008B187A" w:rsidRPr="00275BF5">
        <w:rPr>
          <w:sz w:val="23"/>
          <w:szCs w:val="23"/>
        </w:rPr>
        <w:t>» (Приложение №</w:t>
      </w:r>
      <w:r w:rsidR="00275BF5" w:rsidRPr="00275BF5">
        <w:rPr>
          <w:sz w:val="23"/>
          <w:szCs w:val="23"/>
        </w:rPr>
        <w:t xml:space="preserve"> 5</w:t>
      </w:r>
      <w:r w:rsidR="008B187A" w:rsidRPr="00275BF5">
        <w:rPr>
          <w:sz w:val="23"/>
          <w:szCs w:val="23"/>
        </w:rPr>
        <w:t xml:space="preserve"> к настоящему договору) при принятии выполненного объема работ, если в процессе работ Подрядчик допускал нарушения или отклонения от п.5.1.</w:t>
      </w:r>
      <w:r w:rsidR="00275BF5" w:rsidRPr="00275BF5">
        <w:rPr>
          <w:sz w:val="23"/>
          <w:szCs w:val="23"/>
        </w:rPr>
        <w:t>2</w:t>
      </w:r>
      <w:r w:rsidR="008B187A" w:rsidRPr="00275BF5">
        <w:rPr>
          <w:sz w:val="23"/>
          <w:szCs w:val="23"/>
        </w:rPr>
        <w:t xml:space="preserve"> договора и других условий настоящего Договора</w:t>
      </w:r>
      <w:r w:rsidR="008B187A" w:rsidRPr="008B187A">
        <w:rPr>
          <w:sz w:val="23"/>
          <w:szCs w:val="23"/>
        </w:rPr>
        <w:t>.</w:t>
      </w:r>
    </w:p>
    <w:p w14:paraId="00E9594E" w14:textId="64CB1227" w:rsidR="00576659" w:rsidRPr="00755748" w:rsidRDefault="008B187A" w:rsidP="006D42B2">
      <w:pPr>
        <w:pStyle w:val="af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3.4. </w:t>
      </w:r>
      <w:r w:rsidR="00F00870" w:rsidRPr="00755748">
        <w:rPr>
          <w:sz w:val="23"/>
          <w:szCs w:val="23"/>
        </w:rPr>
        <w:t>Датой платежа считается дата списания денежных средств с расчетного счета Заказчика.</w:t>
      </w:r>
    </w:p>
    <w:p w14:paraId="12D5F11D" w14:textId="2EB75EDC" w:rsidR="008B187A" w:rsidRDefault="00093F60" w:rsidP="00F74190">
      <w:pPr>
        <w:suppressAutoHyphens/>
        <w:jc w:val="both"/>
        <w:rPr>
          <w:sz w:val="23"/>
          <w:szCs w:val="23"/>
        </w:rPr>
      </w:pPr>
      <w:r w:rsidRPr="00755748">
        <w:rPr>
          <w:sz w:val="23"/>
          <w:szCs w:val="23"/>
        </w:rPr>
        <w:t>3.</w:t>
      </w:r>
      <w:r w:rsidR="008B187A">
        <w:rPr>
          <w:sz w:val="23"/>
          <w:szCs w:val="23"/>
        </w:rPr>
        <w:t>5</w:t>
      </w:r>
      <w:r w:rsidRPr="00755748">
        <w:rPr>
          <w:sz w:val="23"/>
          <w:szCs w:val="23"/>
        </w:rPr>
        <w:t>.</w:t>
      </w:r>
      <w:r w:rsidR="008B187A">
        <w:rPr>
          <w:sz w:val="23"/>
          <w:szCs w:val="23"/>
        </w:rPr>
        <w:t xml:space="preserve"> </w:t>
      </w:r>
      <w:r w:rsidR="008B187A" w:rsidRPr="008B187A">
        <w:rPr>
          <w:sz w:val="23"/>
          <w:szCs w:val="23"/>
        </w:rPr>
        <w:t xml:space="preserve">Дополнительные виды работ и затраты Подрядчика, не предусмотренные сметной документацией, но которые могут возникнуть в процессе ведения работ, предварительно согласовываются с Заказчиком. В случае согласования с Заказчиком необходимости выполнения данных видов работ, составляется и согласовывается дополнительная сметная документация и оформляется Дополнительное соглашение к настоящему Договору.   </w:t>
      </w:r>
    </w:p>
    <w:p w14:paraId="1313C674" w14:textId="7693EC1A" w:rsidR="00093F60" w:rsidRPr="00755748" w:rsidRDefault="008B187A" w:rsidP="00F74190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3.6.</w:t>
      </w:r>
      <w:r w:rsidR="00093F60" w:rsidRPr="00755748">
        <w:rPr>
          <w:sz w:val="23"/>
          <w:szCs w:val="23"/>
        </w:rPr>
        <w:t xml:space="preserve"> </w:t>
      </w:r>
      <w:r w:rsidR="006D42B2">
        <w:rPr>
          <w:noProof/>
          <w:sz w:val="23"/>
          <w:szCs w:val="23"/>
        </w:rPr>
        <w:t>Подрядчик</w:t>
      </w:r>
      <w:r w:rsidR="00F00870" w:rsidRPr="00755748">
        <w:rPr>
          <w:noProof/>
          <w:sz w:val="23"/>
          <w:szCs w:val="23"/>
        </w:rPr>
        <w:t xml:space="preserve"> обязуется в течение 7 (семи) календарных</w:t>
      </w:r>
      <w:r w:rsidR="00F00870" w:rsidRPr="00B3734F">
        <w:rPr>
          <w:noProof/>
          <w:sz w:val="23"/>
          <w:szCs w:val="23"/>
        </w:rPr>
        <w:t xml:space="preserve"> дней с момента получения от Заказчика акта сверки расчетов с </w:t>
      </w:r>
      <w:r w:rsidR="006D42B2">
        <w:rPr>
          <w:noProof/>
          <w:sz w:val="23"/>
          <w:szCs w:val="23"/>
        </w:rPr>
        <w:t>Подрядчиком</w:t>
      </w:r>
      <w:r w:rsidR="00F00870" w:rsidRPr="00B3734F">
        <w:rPr>
          <w:noProof/>
          <w:sz w:val="23"/>
          <w:szCs w:val="23"/>
        </w:rPr>
        <w:t xml:space="preserve">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Заказчика, в порядке, </w:t>
      </w:r>
      <w:r w:rsidR="00F00870" w:rsidRPr="00275BF5">
        <w:rPr>
          <w:noProof/>
          <w:sz w:val="23"/>
          <w:szCs w:val="23"/>
        </w:rPr>
        <w:t>установленном п. 6.1. настоящего</w:t>
      </w:r>
      <w:r w:rsidR="00F00870" w:rsidRPr="00B3734F">
        <w:rPr>
          <w:noProof/>
          <w:sz w:val="23"/>
          <w:szCs w:val="23"/>
        </w:rPr>
        <w:t xml:space="preserve"> Договора</w:t>
      </w:r>
      <w:r w:rsidR="00F00870" w:rsidRPr="00B3734F">
        <w:rPr>
          <w:sz w:val="23"/>
          <w:szCs w:val="23"/>
        </w:rPr>
        <w:t>.</w:t>
      </w:r>
      <w:r w:rsidR="00F00870" w:rsidRPr="00B3734F">
        <w:rPr>
          <w:noProof/>
          <w:sz w:val="23"/>
          <w:szCs w:val="23"/>
        </w:rPr>
        <w:t xml:space="preserve">  </w:t>
      </w:r>
    </w:p>
    <w:p w14:paraId="39018BCA" w14:textId="561D09AC" w:rsidR="00E61429" w:rsidRPr="00B3734F" w:rsidRDefault="00D94BB2" w:rsidP="00F74190">
      <w:pPr>
        <w:suppressAutoHyphens/>
        <w:jc w:val="both"/>
        <w:rPr>
          <w:noProof/>
          <w:sz w:val="23"/>
          <w:szCs w:val="23"/>
        </w:rPr>
      </w:pPr>
      <w:r w:rsidRPr="00755748">
        <w:rPr>
          <w:noProof/>
          <w:sz w:val="23"/>
          <w:szCs w:val="23"/>
        </w:rPr>
        <w:t>3</w:t>
      </w:r>
      <w:r w:rsidR="00426F08" w:rsidRPr="00755748">
        <w:rPr>
          <w:noProof/>
          <w:sz w:val="23"/>
          <w:szCs w:val="23"/>
        </w:rPr>
        <w:t>.</w:t>
      </w:r>
      <w:r w:rsidR="008B187A">
        <w:rPr>
          <w:noProof/>
          <w:sz w:val="23"/>
          <w:szCs w:val="23"/>
        </w:rPr>
        <w:t>7</w:t>
      </w:r>
      <w:r w:rsidR="008E4469" w:rsidRPr="00755748">
        <w:rPr>
          <w:noProof/>
          <w:sz w:val="23"/>
          <w:szCs w:val="23"/>
        </w:rPr>
        <w:t>.</w:t>
      </w:r>
      <w:r w:rsidR="008A1C3C" w:rsidRPr="00755748">
        <w:rPr>
          <w:noProof/>
          <w:sz w:val="23"/>
          <w:szCs w:val="23"/>
        </w:rPr>
        <w:t xml:space="preserve"> </w:t>
      </w:r>
      <w:r w:rsidR="00F00870" w:rsidRPr="00B3734F">
        <w:rPr>
          <w:sz w:val="23"/>
          <w:szCs w:val="23"/>
        </w:rPr>
        <w:t>Если срок подписания Актов приходится на выходные или праздничные дни, то сроки переносятся на количество дней отдыха.</w:t>
      </w:r>
      <w:r w:rsidR="00F00870" w:rsidRPr="00B3734F">
        <w:rPr>
          <w:noProof/>
          <w:sz w:val="23"/>
          <w:szCs w:val="23"/>
        </w:rPr>
        <w:t xml:space="preserve">   </w:t>
      </w:r>
    </w:p>
    <w:p w14:paraId="7A5FCBB0" w14:textId="77777777" w:rsidR="004052CA" w:rsidRPr="0061379C" w:rsidRDefault="004052CA" w:rsidP="00F74190">
      <w:pPr>
        <w:suppressAutoHyphens/>
        <w:jc w:val="both"/>
        <w:rPr>
          <w:sz w:val="8"/>
          <w:szCs w:val="8"/>
        </w:rPr>
      </w:pPr>
    </w:p>
    <w:p w14:paraId="48161480" w14:textId="77777777" w:rsidR="000C22C4" w:rsidRPr="00AF7969" w:rsidRDefault="0093164A" w:rsidP="008834EF">
      <w:pPr>
        <w:numPr>
          <w:ilvl w:val="0"/>
          <w:numId w:val="5"/>
        </w:numPr>
        <w:suppressAutoHyphens/>
        <w:jc w:val="center"/>
        <w:rPr>
          <w:b/>
          <w:sz w:val="22"/>
          <w:szCs w:val="22"/>
        </w:rPr>
      </w:pPr>
      <w:r w:rsidRPr="00AF7969">
        <w:rPr>
          <w:b/>
          <w:sz w:val="22"/>
          <w:szCs w:val="22"/>
        </w:rPr>
        <w:t>СРОК ИСПОЛНЕНИЯ ОБЯЗАТЕЛЬСТВ</w:t>
      </w:r>
    </w:p>
    <w:p w14:paraId="454C8CFA" w14:textId="2B9A1161" w:rsidR="0013493D" w:rsidRDefault="00D94BB2" w:rsidP="0013493D">
      <w:pPr>
        <w:pStyle w:val="af8"/>
        <w:jc w:val="both"/>
        <w:rPr>
          <w:rFonts w:eastAsia="Calibri"/>
          <w:spacing w:val="-1"/>
          <w:sz w:val="23"/>
          <w:szCs w:val="23"/>
        </w:rPr>
      </w:pPr>
      <w:r w:rsidRPr="00B3734F">
        <w:rPr>
          <w:noProof/>
          <w:sz w:val="23"/>
          <w:szCs w:val="23"/>
        </w:rPr>
        <w:t>4</w:t>
      </w:r>
      <w:r w:rsidR="0093164A" w:rsidRPr="00B3734F">
        <w:rPr>
          <w:noProof/>
          <w:sz w:val="23"/>
          <w:szCs w:val="23"/>
        </w:rPr>
        <w:t>.1.</w:t>
      </w:r>
      <w:r w:rsidR="00D701A6" w:rsidRPr="00B3734F">
        <w:rPr>
          <w:sz w:val="23"/>
          <w:szCs w:val="23"/>
        </w:rPr>
        <w:t xml:space="preserve"> </w:t>
      </w:r>
      <w:r w:rsidR="00755748">
        <w:rPr>
          <w:sz w:val="23"/>
          <w:szCs w:val="23"/>
        </w:rPr>
        <w:t>Работы</w:t>
      </w:r>
      <w:r w:rsidR="00755748" w:rsidRPr="00B3734F">
        <w:rPr>
          <w:sz w:val="23"/>
          <w:szCs w:val="23"/>
        </w:rPr>
        <w:t xml:space="preserve"> </w:t>
      </w:r>
      <w:r w:rsidR="00D701A6" w:rsidRPr="00B3734F">
        <w:rPr>
          <w:sz w:val="23"/>
          <w:szCs w:val="23"/>
        </w:rPr>
        <w:t xml:space="preserve">по </w:t>
      </w:r>
      <w:r w:rsidR="0052653A">
        <w:rPr>
          <w:sz w:val="23"/>
          <w:szCs w:val="23"/>
        </w:rPr>
        <w:t>Д</w:t>
      </w:r>
      <w:r w:rsidR="00D701A6" w:rsidRPr="00B3734F">
        <w:rPr>
          <w:sz w:val="23"/>
          <w:szCs w:val="23"/>
        </w:rPr>
        <w:t>оговору</w:t>
      </w:r>
      <w:r w:rsidR="0052653A">
        <w:rPr>
          <w:sz w:val="23"/>
          <w:szCs w:val="23"/>
        </w:rPr>
        <w:t>,</w:t>
      </w:r>
      <w:r w:rsidR="0052653A" w:rsidRPr="0052653A">
        <w:t xml:space="preserve"> </w:t>
      </w:r>
      <w:r w:rsidR="0052653A" w:rsidRPr="0052653A">
        <w:rPr>
          <w:sz w:val="23"/>
          <w:szCs w:val="23"/>
        </w:rPr>
        <w:t>предусмотренные п.</w:t>
      </w:r>
      <w:r w:rsidR="0052653A">
        <w:rPr>
          <w:sz w:val="23"/>
          <w:szCs w:val="23"/>
        </w:rPr>
        <w:t xml:space="preserve"> </w:t>
      </w:r>
      <w:r w:rsidR="0052653A" w:rsidRPr="0052653A">
        <w:rPr>
          <w:sz w:val="23"/>
          <w:szCs w:val="23"/>
        </w:rPr>
        <w:t xml:space="preserve">1.1. настоящего </w:t>
      </w:r>
      <w:r w:rsidR="0052653A">
        <w:rPr>
          <w:sz w:val="23"/>
          <w:szCs w:val="23"/>
        </w:rPr>
        <w:t>Д</w:t>
      </w:r>
      <w:r w:rsidR="0052653A" w:rsidRPr="0052653A">
        <w:rPr>
          <w:sz w:val="23"/>
          <w:szCs w:val="23"/>
        </w:rPr>
        <w:t>оговора</w:t>
      </w:r>
      <w:r w:rsidR="0052653A">
        <w:rPr>
          <w:sz w:val="23"/>
          <w:szCs w:val="23"/>
        </w:rPr>
        <w:t xml:space="preserve">, </w:t>
      </w:r>
      <w:r w:rsidR="0093164A" w:rsidRPr="00B3734F">
        <w:rPr>
          <w:sz w:val="23"/>
          <w:szCs w:val="23"/>
        </w:rPr>
        <w:t xml:space="preserve">должны быть начаты и завершены </w:t>
      </w:r>
      <w:r w:rsidR="008B187A">
        <w:rPr>
          <w:sz w:val="23"/>
          <w:szCs w:val="23"/>
        </w:rPr>
        <w:t>д</w:t>
      </w:r>
      <w:r w:rsidR="006D42B2">
        <w:rPr>
          <w:rFonts w:eastAsia="Calibri"/>
          <w:spacing w:val="-1"/>
          <w:sz w:val="23"/>
          <w:szCs w:val="23"/>
        </w:rPr>
        <w:t>о 31.06.2026</w:t>
      </w:r>
      <w:r w:rsidR="0013493D" w:rsidRPr="0013493D">
        <w:rPr>
          <w:rFonts w:eastAsia="Calibri"/>
          <w:spacing w:val="-1"/>
          <w:sz w:val="23"/>
          <w:szCs w:val="23"/>
        </w:rPr>
        <w:t>.</w:t>
      </w:r>
    </w:p>
    <w:p w14:paraId="169FBB98" w14:textId="689954F2" w:rsidR="006D42B2" w:rsidRDefault="007170B6" w:rsidP="0013493D">
      <w:pPr>
        <w:pStyle w:val="af8"/>
        <w:jc w:val="both"/>
        <w:rPr>
          <w:sz w:val="23"/>
          <w:szCs w:val="23"/>
        </w:rPr>
      </w:pPr>
      <w:r w:rsidRPr="00B3734F">
        <w:rPr>
          <w:sz w:val="23"/>
          <w:szCs w:val="23"/>
        </w:rPr>
        <w:t xml:space="preserve">4.2. </w:t>
      </w:r>
      <w:bookmarkStart w:id="3" w:name="_Hlk224644702"/>
      <w:r w:rsidR="008B187A" w:rsidRPr="00B3734F">
        <w:rPr>
          <w:sz w:val="23"/>
          <w:szCs w:val="23"/>
        </w:rPr>
        <w:t xml:space="preserve">В случае, если в ходе </w:t>
      </w:r>
      <w:r w:rsidR="008B187A">
        <w:rPr>
          <w:sz w:val="23"/>
          <w:szCs w:val="23"/>
        </w:rPr>
        <w:t>выполнения</w:t>
      </w:r>
      <w:r w:rsidR="008B187A" w:rsidRPr="00755748">
        <w:rPr>
          <w:sz w:val="23"/>
          <w:szCs w:val="23"/>
        </w:rPr>
        <w:t xml:space="preserve"> </w:t>
      </w:r>
      <w:r w:rsidR="008B187A">
        <w:rPr>
          <w:sz w:val="23"/>
          <w:szCs w:val="23"/>
        </w:rPr>
        <w:t>Работ</w:t>
      </w:r>
      <w:r w:rsidR="008B187A" w:rsidRPr="00B3734F">
        <w:rPr>
          <w:sz w:val="23"/>
          <w:szCs w:val="23"/>
        </w:rPr>
        <w:t xml:space="preserve"> появилась необходимость внести отдельные изменения, способные повлиять на срок </w:t>
      </w:r>
      <w:r w:rsidR="008B187A">
        <w:rPr>
          <w:sz w:val="23"/>
          <w:szCs w:val="23"/>
        </w:rPr>
        <w:t>выполнения Работ</w:t>
      </w:r>
      <w:r w:rsidR="008B187A" w:rsidRPr="00B3734F">
        <w:rPr>
          <w:sz w:val="23"/>
          <w:szCs w:val="23"/>
        </w:rPr>
        <w:t xml:space="preserve"> либо на изменение стоимости </w:t>
      </w:r>
      <w:r w:rsidR="008B187A">
        <w:rPr>
          <w:sz w:val="23"/>
          <w:szCs w:val="23"/>
        </w:rPr>
        <w:t>Работ</w:t>
      </w:r>
      <w:r w:rsidR="008B187A" w:rsidRPr="00B3734F">
        <w:rPr>
          <w:sz w:val="23"/>
          <w:szCs w:val="23"/>
        </w:rPr>
        <w:t xml:space="preserve">, то такие изменения должны совершаться в письменной форме по согласованию Сторон и оформляться Дополнительным соглашением к настоящему </w:t>
      </w:r>
      <w:r w:rsidR="008B187A">
        <w:rPr>
          <w:sz w:val="23"/>
          <w:szCs w:val="23"/>
        </w:rPr>
        <w:t>Д</w:t>
      </w:r>
      <w:r w:rsidR="008B187A" w:rsidRPr="00B3734F">
        <w:rPr>
          <w:sz w:val="23"/>
          <w:szCs w:val="23"/>
        </w:rPr>
        <w:t>оговору.</w:t>
      </w:r>
    </w:p>
    <w:bookmarkEnd w:id="3"/>
    <w:p w14:paraId="05E006F5" w14:textId="77777777" w:rsidR="007E0353" w:rsidRPr="007E0353" w:rsidRDefault="007E0353" w:rsidP="00F74190">
      <w:pPr>
        <w:tabs>
          <w:tab w:val="left" w:pos="9922"/>
        </w:tabs>
        <w:suppressAutoHyphens/>
        <w:spacing w:before="100" w:after="100"/>
        <w:ind w:right="141"/>
        <w:jc w:val="center"/>
        <w:rPr>
          <w:b/>
          <w:noProof/>
          <w:sz w:val="6"/>
          <w:szCs w:val="6"/>
        </w:rPr>
      </w:pPr>
    </w:p>
    <w:p w14:paraId="0514F424" w14:textId="41A8DAD5" w:rsidR="00F8498B" w:rsidRPr="00F96F24" w:rsidRDefault="00D94BB2" w:rsidP="007E0353">
      <w:pPr>
        <w:tabs>
          <w:tab w:val="left" w:pos="9922"/>
        </w:tabs>
        <w:suppressAutoHyphens/>
        <w:spacing w:after="100"/>
        <w:ind w:right="142"/>
        <w:jc w:val="center"/>
        <w:rPr>
          <w:b/>
          <w:sz w:val="22"/>
          <w:szCs w:val="22"/>
        </w:rPr>
      </w:pPr>
      <w:r w:rsidRPr="00F96F24">
        <w:rPr>
          <w:b/>
          <w:noProof/>
          <w:sz w:val="22"/>
          <w:szCs w:val="22"/>
        </w:rPr>
        <w:t>5</w:t>
      </w:r>
      <w:r w:rsidR="0093164A" w:rsidRPr="00F96F24">
        <w:rPr>
          <w:b/>
          <w:noProof/>
          <w:sz w:val="22"/>
          <w:szCs w:val="22"/>
        </w:rPr>
        <w:t>.</w:t>
      </w:r>
      <w:r w:rsidR="0093164A" w:rsidRPr="00F96F24">
        <w:rPr>
          <w:b/>
          <w:sz w:val="22"/>
          <w:szCs w:val="22"/>
        </w:rPr>
        <w:t xml:space="preserve"> ОБЯЗАТЕЛЬСТВА СТОРОН</w:t>
      </w:r>
    </w:p>
    <w:p w14:paraId="0FE6BF7B" w14:textId="56336FD9" w:rsidR="00490E2D" w:rsidRPr="005B1F2E" w:rsidRDefault="00E025B5" w:rsidP="00F74190">
      <w:pPr>
        <w:pStyle w:val="20"/>
        <w:suppressAutoHyphens/>
        <w:ind w:right="-32"/>
        <w:rPr>
          <w:b/>
          <w:sz w:val="23"/>
          <w:szCs w:val="23"/>
        </w:rPr>
      </w:pPr>
      <w:r w:rsidRPr="005B1F2E">
        <w:rPr>
          <w:b/>
          <w:sz w:val="23"/>
          <w:szCs w:val="23"/>
        </w:rPr>
        <w:t>5</w:t>
      </w:r>
      <w:r w:rsidR="00703596" w:rsidRPr="005B1F2E">
        <w:rPr>
          <w:b/>
          <w:sz w:val="23"/>
          <w:szCs w:val="23"/>
        </w:rPr>
        <w:t xml:space="preserve">.1. Для выполнения своих обязательств </w:t>
      </w:r>
      <w:r w:rsidR="00527C7F">
        <w:rPr>
          <w:b/>
          <w:sz w:val="23"/>
          <w:szCs w:val="23"/>
        </w:rPr>
        <w:t>Подрядчик</w:t>
      </w:r>
      <w:r w:rsidR="00703596" w:rsidRPr="005B1F2E">
        <w:rPr>
          <w:b/>
          <w:sz w:val="23"/>
          <w:szCs w:val="23"/>
        </w:rPr>
        <w:t>:</w:t>
      </w:r>
    </w:p>
    <w:p w14:paraId="224C8037" w14:textId="6F546142" w:rsidR="00F96F24" w:rsidRPr="005B1F2E" w:rsidRDefault="00AC7849" w:rsidP="00FE615E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5B1F2E">
        <w:rPr>
          <w:sz w:val="23"/>
          <w:szCs w:val="23"/>
        </w:rPr>
        <w:t xml:space="preserve">5.1.1. </w:t>
      </w:r>
      <w:r w:rsidR="00482F16">
        <w:rPr>
          <w:sz w:val="23"/>
          <w:szCs w:val="23"/>
        </w:rPr>
        <w:t>В</w:t>
      </w:r>
      <w:r w:rsidRPr="005B1F2E">
        <w:rPr>
          <w:sz w:val="23"/>
          <w:szCs w:val="23"/>
        </w:rPr>
        <w:t xml:space="preserve">се </w:t>
      </w:r>
      <w:r w:rsidR="00755748">
        <w:rPr>
          <w:sz w:val="23"/>
          <w:szCs w:val="23"/>
        </w:rPr>
        <w:t>Работы</w:t>
      </w:r>
      <w:r w:rsidR="00482F16">
        <w:rPr>
          <w:sz w:val="23"/>
          <w:szCs w:val="23"/>
        </w:rPr>
        <w:t>,</w:t>
      </w:r>
      <w:r w:rsidR="00F96F24" w:rsidRPr="005B1F2E">
        <w:rPr>
          <w:sz w:val="23"/>
          <w:szCs w:val="23"/>
        </w:rPr>
        <w:t xml:space="preserve"> </w:t>
      </w:r>
      <w:r w:rsidRPr="005B1F2E">
        <w:rPr>
          <w:sz w:val="23"/>
          <w:szCs w:val="23"/>
        </w:rPr>
        <w:t xml:space="preserve">являющиеся предметом настоящего </w:t>
      </w:r>
      <w:r w:rsidR="00482F16">
        <w:rPr>
          <w:sz w:val="23"/>
          <w:szCs w:val="23"/>
        </w:rPr>
        <w:t>Д</w:t>
      </w:r>
      <w:r w:rsidRPr="005B1F2E">
        <w:rPr>
          <w:sz w:val="23"/>
          <w:szCs w:val="23"/>
        </w:rPr>
        <w:t>оговор</w:t>
      </w:r>
      <w:r w:rsidR="00F762EA">
        <w:rPr>
          <w:sz w:val="23"/>
          <w:szCs w:val="23"/>
        </w:rPr>
        <w:t>а</w:t>
      </w:r>
      <w:r w:rsidR="00482F16">
        <w:rPr>
          <w:sz w:val="23"/>
          <w:szCs w:val="23"/>
        </w:rPr>
        <w:t>,</w:t>
      </w:r>
      <w:r w:rsidR="00482F16" w:rsidRPr="00482F16">
        <w:rPr>
          <w:sz w:val="23"/>
          <w:szCs w:val="23"/>
        </w:rPr>
        <w:t xml:space="preserve"> </w:t>
      </w:r>
      <w:r w:rsidR="00527C7F">
        <w:rPr>
          <w:sz w:val="23"/>
          <w:szCs w:val="23"/>
        </w:rPr>
        <w:t>выполняет</w:t>
      </w:r>
      <w:r w:rsidR="00482F16" w:rsidRPr="005B1F2E">
        <w:rPr>
          <w:sz w:val="23"/>
          <w:szCs w:val="23"/>
        </w:rPr>
        <w:t xml:space="preserve"> лично</w:t>
      </w:r>
      <w:r w:rsidR="00E34128">
        <w:rPr>
          <w:sz w:val="23"/>
          <w:szCs w:val="23"/>
        </w:rPr>
        <w:t xml:space="preserve"> (</w:t>
      </w:r>
      <w:r w:rsidR="00E34128" w:rsidRPr="00E34128">
        <w:rPr>
          <w:sz w:val="23"/>
          <w:szCs w:val="23"/>
        </w:rPr>
        <w:t>собственными силами и средствами</w:t>
      </w:r>
      <w:r w:rsidR="00E34128">
        <w:rPr>
          <w:sz w:val="23"/>
          <w:szCs w:val="23"/>
        </w:rPr>
        <w:t>,</w:t>
      </w:r>
      <w:r w:rsidR="00E34128" w:rsidRPr="00E34128">
        <w:rPr>
          <w:sz w:val="23"/>
          <w:szCs w:val="23"/>
        </w:rPr>
        <w:t xml:space="preserve"> в полном объеме и надлежащего качества</w:t>
      </w:r>
      <w:r w:rsidR="00E34128">
        <w:rPr>
          <w:sz w:val="23"/>
          <w:szCs w:val="23"/>
        </w:rPr>
        <w:t>)</w:t>
      </w:r>
      <w:r w:rsidR="00482F16">
        <w:rPr>
          <w:sz w:val="23"/>
          <w:szCs w:val="23"/>
        </w:rPr>
        <w:t xml:space="preserve">. </w:t>
      </w:r>
      <w:r w:rsidR="00F96F24" w:rsidRPr="005B1F2E">
        <w:rPr>
          <w:sz w:val="23"/>
          <w:szCs w:val="23"/>
        </w:rPr>
        <w:t>Привлечение суб</w:t>
      </w:r>
      <w:r w:rsidR="00527C7F">
        <w:rPr>
          <w:sz w:val="23"/>
          <w:szCs w:val="23"/>
        </w:rPr>
        <w:t>подрядчиков</w:t>
      </w:r>
      <w:r w:rsidR="00F96F24" w:rsidRPr="005B1F2E">
        <w:rPr>
          <w:sz w:val="23"/>
          <w:szCs w:val="23"/>
        </w:rPr>
        <w:t xml:space="preserve"> не допускается.</w:t>
      </w:r>
    </w:p>
    <w:p w14:paraId="442DAEE5" w14:textId="110A9191" w:rsidR="0052653A" w:rsidRDefault="003E1B60" w:rsidP="0052653A">
      <w:pPr>
        <w:jc w:val="both"/>
        <w:rPr>
          <w:sz w:val="23"/>
          <w:szCs w:val="23"/>
        </w:rPr>
      </w:pPr>
      <w:r w:rsidRPr="005B1F2E">
        <w:rPr>
          <w:sz w:val="23"/>
          <w:szCs w:val="23"/>
        </w:rPr>
        <w:t>5.1.</w:t>
      </w:r>
      <w:r>
        <w:rPr>
          <w:sz w:val="23"/>
          <w:szCs w:val="23"/>
        </w:rPr>
        <w:t>2</w:t>
      </w:r>
      <w:r w:rsidRPr="005B1F2E">
        <w:rPr>
          <w:sz w:val="23"/>
          <w:szCs w:val="23"/>
        </w:rPr>
        <w:t>.</w:t>
      </w:r>
      <w:r w:rsidRPr="003E1B60">
        <w:t xml:space="preserve"> </w:t>
      </w:r>
      <w:r w:rsidR="0052653A" w:rsidRPr="0052653A">
        <w:rPr>
          <w:sz w:val="23"/>
          <w:szCs w:val="23"/>
        </w:rPr>
        <w:t xml:space="preserve">Выполняет все работы, являющиеся предметом настоящего договора, в соответствии с согласованной Сторонами сметной </w:t>
      </w:r>
      <w:r w:rsidR="0052653A" w:rsidRPr="00275BF5">
        <w:rPr>
          <w:sz w:val="23"/>
          <w:szCs w:val="23"/>
        </w:rPr>
        <w:t>документацией (Приложение №</w:t>
      </w:r>
      <w:r w:rsidR="00275BF5" w:rsidRPr="00275BF5">
        <w:rPr>
          <w:sz w:val="23"/>
          <w:szCs w:val="23"/>
        </w:rPr>
        <w:t xml:space="preserve"> </w:t>
      </w:r>
      <w:r w:rsidR="0052653A" w:rsidRPr="00275BF5">
        <w:rPr>
          <w:sz w:val="23"/>
          <w:szCs w:val="23"/>
        </w:rPr>
        <w:t>2 к настоящему</w:t>
      </w:r>
      <w:r w:rsidR="0052653A" w:rsidRPr="0052653A">
        <w:rPr>
          <w:sz w:val="23"/>
          <w:szCs w:val="23"/>
        </w:rPr>
        <w:t xml:space="preserve"> </w:t>
      </w:r>
      <w:r w:rsidR="00275BF5">
        <w:rPr>
          <w:sz w:val="23"/>
          <w:szCs w:val="23"/>
        </w:rPr>
        <w:t>Д</w:t>
      </w:r>
      <w:r w:rsidR="0052653A" w:rsidRPr="0052653A">
        <w:rPr>
          <w:sz w:val="23"/>
          <w:szCs w:val="23"/>
        </w:rPr>
        <w:t>оговору), сводами правил, действующими строительными нормами и правилами, установленными законодательством</w:t>
      </w:r>
      <w:r w:rsidR="0052653A">
        <w:rPr>
          <w:sz w:val="23"/>
          <w:szCs w:val="23"/>
        </w:rPr>
        <w:t xml:space="preserve"> </w:t>
      </w:r>
      <w:r w:rsidR="0052653A" w:rsidRPr="0052653A">
        <w:rPr>
          <w:sz w:val="23"/>
          <w:szCs w:val="23"/>
        </w:rPr>
        <w:t xml:space="preserve">Российской Федерации, и другими нормативными актами, действующими на территории Российской Федерации, а именно: </w:t>
      </w:r>
    </w:p>
    <w:p w14:paraId="15010D44" w14:textId="6D060073" w:rsidR="0052653A" w:rsidRDefault="0052653A" w:rsidP="0052653A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 xml:space="preserve">- Сводом правил СП 77.13330.2016. </w:t>
      </w:r>
      <w:r>
        <w:rPr>
          <w:sz w:val="23"/>
          <w:szCs w:val="23"/>
        </w:rPr>
        <w:t>«</w:t>
      </w:r>
      <w:r w:rsidRPr="0052653A">
        <w:rPr>
          <w:sz w:val="23"/>
          <w:szCs w:val="23"/>
        </w:rPr>
        <w:t>Системы автоматизации. Актуализированная редакция СНиП 3.05.07-85</w:t>
      </w:r>
      <w:r>
        <w:rPr>
          <w:sz w:val="23"/>
          <w:szCs w:val="23"/>
        </w:rPr>
        <w:t>»;</w:t>
      </w:r>
    </w:p>
    <w:p w14:paraId="36CD52BD" w14:textId="7D7FAEF8" w:rsidR="0052653A" w:rsidRDefault="0052653A" w:rsidP="0052653A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>- Сводом правил</w:t>
      </w:r>
      <w:r>
        <w:rPr>
          <w:sz w:val="23"/>
          <w:szCs w:val="23"/>
        </w:rPr>
        <w:t xml:space="preserve"> </w:t>
      </w:r>
      <w:r w:rsidRPr="0052653A">
        <w:rPr>
          <w:sz w:val="23"/>
          <w:szCs w:val="23"/>
        </w:rPr>
        <w:t xml:space="preserve">СП 76.13330.2016. </w:t>
      </w:r>
      <w:r>
        <w:rPr>
          <w:sz w:val="23"/>
          <w:szCs w:val="23"/>
        </w:rPr>
        <w:t>«</w:t>
      </w:r>
      <w:r w:rsidRPr="0052653A">
        <w:rPr>
          <w:sz w:val="23"/>
          <w:szCs w:val="23"/>
        </w:rPr>
        <w:t>Электротехнические устройства. Актуализированная редакция СНиП 3.05.06-85</w:t>
      </w:r>
      <w:r>
        <w:rPr>
          <w:sz w:val="23"/>
          <w:szCs w:val="23"/>
        </w:rPr>
        <w:t>»</w:t>
      </w:r>
      <w:r w:rsidRPr="0052653A">
        <w:rPr>
          <w:sz w:val="23"/>
          <w:szCs w:val="23"/>
        </w:rPr>
        <w:t>;</w:t>
      </w:r>
    </w:p>
    <w:p w14:paraId="5E2EB742" w14:textId="0102F8A3" w:rsidR="0052653A" w:rsidRDefault="0052653A" w:rsidP="0052653A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>- Сводом правил</w:t>
      </w:r>
      <w:r>
        <w:rPr>
          <w:sz w:val="23"/>
          <w:szCs w:val="23"/>
        </w:rPr>
        <w:t xml:space="preserve"> </w:t>
      </w:r>
      <w:r w:rsidRPr="0052653A">
        <w:rPr>
          <w:sz w:val="23"/>
          <w:szCs w:val="23"/>
        </w:rPr>
        <w:t>СП</w:t>
      </w:r>
      <w:r>
        <w:rPr>
          <w:sz w:val="23"/>
          <w:szCs w:val="23"/>
        </w:rPr>
        <w:t xml:space="preserve"> </w:t>
      </w:r>
      <w:r w:rsidRPr="0052653A">
        <w:rPr>
          <w:sz w:val="23"/>
          <w:szCs w:val="23"/>
        </w:rPr>
        <w:t xml:space="preserve">3.13130.2009. </w:t>
      </w:r>
      <w:r>
        <w:rPr>
          <w:sz w:val="23"/>
          <w:szCs w:val="23"/>
        </w:rPr>
        <w:t>«</w:t>
      </w:r>
      <w:r w:rsidRPr="0052653A">
        <w:rPr>
          <w:sz w:val="23"/>
          <w:szCs w:val="23"/>
        </w:rPr>
        <w:t>Системы противопожарной защиты. Система оповещения и управления эвакуацией людей при пожаре. Требования пожарной безопасности</w:t>
      </w:r>
      <w:r>
        <w:rPr>
          <w:sz w:val="23"/>
          <w:szCs w:val="23"/>
        </w:rPr>
        <w:t>»</w:t>
      </w:r>
      <w:r w:rsidRPr="0052653A">
        <w:rPr>
          <w:sz w:val="23"/>
          <w:szCs w:val="23"/>
        </w:rPr>
        <w:t>;</w:t>
      </w:r>
    </w:p>
    <w:p w14:paraId="1B832FCC" w14:textId="2A83CC89" w:rsidR="0052653A" w:rsidRPr="0052653A" w:rsidRDefault="0052653A" w:rsidP="0052653A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>- Федеральны</w:t>
      </w:r>
      <w:r>
        <w:rPr>
          <w:sz w:val="23"/>
          <w:szCs w:val="23"/>
        </w:rPr>
        <w:t>м</w:t>
      </w:r>
      <w:r w:rsidRPr="0052653A">
        <w:rPr>
          <w:sz w:val="23"/>
          <w:szCs w:val="23"/>
        </w:rPr>
        <w:t xml:space="preserve"> закон</w:t>
      </w:r>
      <w:r>
        <w:rPr>
          <w:sz w:val="23"/>
          <w:szCs w:val="23"/>
        </w:rPr>
        <w:t>ом</w:t>
      </w:r>
      <w:r w:rsidRPr="0052653A">
        <w:rPr>
          <w:sz w:val="23"/>
          <w:szCs w:val="23"/>
        </w:rPr>
        <w:t xml:space="preserve"> от 22.07.2008 </w:t>
      </w:r>
      <w:r>
        <w:rPr>
          <w:sz w:val="23"/>
          <w:szCs w:val="23"/>
        </w:rPr>
        <w:t>№</w:t>
      </w:r>
      <w:r w:rsidRPr="0052653A">
        <w:rPr>
          <w:sz w:val="23"/>
          <w:szCs w:val="23"/>
        </w:rPr>
        <w:t xml:space="preserve"> 123-ФЗ </w:t>
      </w:r>
      <w:r>
        <w:rPr>
          <w:sz w:val="23"/>
          <w:szCs w:val="23"/>
        </w:rPr>
        <w:t>«</w:t>
      </w:r>
      <w:r w:rsidRPr="0052653A">
        <w:rPr>
          <w:sz w:val="23"/>
          <w:szCs w:val="23"/>
        </w:rPr>
        <w:t>Технический регламент о требованиях пожарной безопасности</w:t>
      </w:r>
      <w:r>
        <w:rPr>
          <w:sz w:val="23"/>
          <w:szCs w:val="23"/>
        </w:rPr>
        <w:t>»</w:t>
      </w:r>
      <w:r w:rsidRPr="0052653A">
        <w:rPr>
          <w:sz w:val="23"/>
          <w:szCs w:val="23"/>
        </w:rPr>
        <w:t>;</w:t>
      </w:r>
      <w:r w:rsidRPr="0052653A">
        <w:rPr>
          <w:sz w:val="23"/>
          <w:szCs w:val="23"/>
        </w:rPr>
        <w:tab/>
      </w:r>
      <w:r w:rsidRPr="0052653A">
        <w:rPr>
          <w:sz w:val="23"/>
          <w:szCs w:val="23"/>
        </w:rPr>
        <w:tab/>
      </w:r>
    </w:p>
    <w:p w14:paraId="12CD5B36" w14:textId="1DE7F980" w:rsidR="0052653A" w:rsidRPr="0052653A" w:rsidRDefault="0052653A" w:rsidP="0052653A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 xml:space="preserve"> -</w:t>
      </w:r>
      <w:r>
        <w:rPr>
          <w:sz w:val="23"/>
          <w:szCs w:val="23"/>
        </w:rPr>
        <w:t xml:space="preserve"> </w:t>
      </w:r>
      <w:r w:rsidRPr="0052653A">
        <w:rPr>
          <w:sz w:val="23"/>
          <w:szCs w:val="23"/>
        </w:rPr>
        <w:t>Постановление</w:t>
      </w:r>
      <w:r>
        <w:rPr>
          <w:sz w:val="23"/>
          <w:szCs w:val="23"/>
        </w:rPr>
        <w:t>м</w:t>
      </w:r>
      <w:r w:rsidRPr="0052653A">
        <w:rPr>
          <w:sz w:val="23"/>
          <w:szCs w:val="23"/>
        </w:rPr>
        <w:t xml:space="preserve"> Госстроя России от 17.09.2002 </w:t>
      </w:r>
      <w:r>
        <w:rPr>
          <w:sz w:val="23"/>
          <w:szCs w:val="23"/>
        </w:rPr>
        <w:t>№</w:t>
      </w:r>
      <w:r w:rsidRPr="0052653A">
        <w:rPr>
          <w:sz w:val="23"/>
          <w:szCs w:val="23"/>
        </w:rPr>
        <w:t xml:space="preserve"> 123 </w:t>
      </w:r>
      <w:r>
        <w:rPr>
          <w:sz w:val="23"/>
          <w:szCs w:val="23"/>
        </w:rPr>
        <w:t>«</w:t>
      </w:r>
      <w:r w:rsidRPr="0052653A">
        <w:rPr>
          <w:sz w:val="23"/>
          <w:szCs w:val="23"/>
        </w:rPr>
        <w:t>О принятии строительных норм и правил Российской Федерации "Безопасность труда в строительстве. Часть 2. Строительное производство. СНиП 12-04-2002</w:t>
      </w:r>
      <w:r>
        <w:rPr>
          <w:sz w:val="23"/>
          <w:szCs w:val="23"/>
        </w:rPr>
        <w:t>»</w:t>
      </w:r>
      <w:r w:rsidRPr="0052653A">
        <w:rPr>
          <w:sz w:val="23"/>
          <w:szCs w:val="23"/>
        </w:rPr>
        <w:t>;</w:t>
      </w:r>
      <w:r w:rsidRPr="0052653A">
        <w:rPr>
          <w:sz w:val="23"/>
          <w:szCs w:val="23"/>
        </w:rPr>
        <w:tab/>
      </w:r>
      <w:r w:rsidRPr="0052653A">
        <w:rPr>
          <w:sz w:val="23"/>
          <w:szCs w:val="23"/>
        </w:rPr>
        <w:tab/>
      </w:r>
    </w:p>
    <w:p w14:paraId="4BB9519B" w14:textId="354292BD" w:rsidR="00182C62" w:rsidRDefault="0052653A" w:rsidP="0052653A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 xml:space="preserve"> - Приказ</w:t>
      </w:r>
      <w:r w:rsidR="00182C62">
        <w:rPr>
          <w:sz w:val="23"/>
          <w:szCs w:val="23"/>
        </w:rPr>
        <w:t>ом</w:t>
      </w:r>
      <w:r w:rsidRPr="0052653A">
        <w:rPr>
          <w:sz w:val="23"/>
          <w:szCs w:val="23"/>
        </w:rPr>
        <w:t xml:space="preserve"> Министерства труда и социальной защиты РФ от 16</w:t>
      </w:r>
      <w:r w:rsidR="00182C62">
        <w:rPr>
          <w:sz w:val="23"/>
          <w:szCs w:val="23"/>
        </w:rPr>
        <w:t>.11.</w:t>
      </w:r>
      <w:r w:rsidRPr="0052653A">
        <w:rPr>
          <w:sz w:val="23"/>
          <w:szCs w:val="23"/>
        </w:rPr>
        <w:t xml:space="preserve">2020 № 782н </w:t>
      </w:r>
      <w:r w:rsidR="00182C62">
        <w:rPr>
          <w:sz w:val="23"/>
          <w:szCs w:val="23"/>
        </w:rPr>
        <w:t>«</w:t>
      </w:r>
      <w:r w:rsidRPr="0052653A">
        <w:rPr>
          <w:sz w:val="23"/>
          <w:szCs w:val="23"/>
        </w:rPr>
        <w:t>Об утверждении Правил по охране труда при работе на высоте</w:t>
      </w:r>
      <w:r w:rsidR="00182C62">
        <w:rPr>
          <w:sz w:val="23"/>
          <w:szCs w:val="23"/>
        </w:rPr>
        <w:t>»</w:t>
      </w:r>
      <w:r w:rsidRPr="0052653A">
        <w:rPr>
          <w:sz w:val="23"/>
          <w:szCs w:val="23"/>
        </w:rPr>
        <w:t>;</w:t>
      </w:r>
      <w:r w:rsidRPr="0052653A">
        <w:rPr>
          <w:sz w:val="23"/>
          <w:szCs w:val="23"/>
        </w:rPr>
        <w:tab/>
      </w:r>
    </w:p>
    <w:p w14:paraId="51B6C7B7" w14:textId="7E4C8B4C" w:rsidR="0052653A" w:rsidRDefault="0052653A" w:rsidP="0052653A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>- Приказ</w:t>
      </w:r>
      <w:r w:rsidR="00182C62">
        <w:rPr>
          <w:sz w:val="23"/>
          <w:szCs w:val="23"/>
        </w:rPr>
        <w:t>ом</w:t>
      </w:r>
      <w:r w:rsidRPr="0052653A">
        <w:rPr>
          <w:sz w:val="23"/>
          <w:szCs w:val="23"/>
        </w:rPr>
        <w:t xml:space="preserve"> Минтруда России от 11.12.2020 </w:t>
      </w:r>
      <w:r w:rsidR="00182C62">
        <w:rPr>
          <w:sz w:val="23"/>
          <w:szCs w:val="23"/>
        </w:rPr>
        <w:t>№</w:t>
      </w:r>
      <w:r w:rsidRPr="0052653A">
        <w:rPr>
          <w:sz w:val="23"/>
          <w:szCs w:val="23"/>
        </w:rPr>
        <w:t xml:space="preserve"> 883н </w:t>
      </w:r>
      <w:r w:rsidR="00182C62">
        <w:rPr>
          <w:sz w:val="23"/>
          <w:szCs w:val="23"/>
        </w:rPr>
        <w:t>«</w:t>
      </w:r>
      <w:r w:rsidRPr="0052653A">
        <w:rPr>
          <w:sz w:val="23"/>
          <w:szCs w:val="23"/>
        </w:rPr>
        <w:t>Об утверждении Правил по охране труда при строительстве, реконструкции и ремонте</w:t>
      </w:r>
      <w:r w:rsidR="00182C62">
        <w:rPr>
          <w:sz w:val="23"/>
          <w:szCs w:val="23"/>
        </w:rPr>
        <w:t>»;</w:t>
      </w:r>
      <w:r w:rsidRPr="0052653A">
        <w:rPr>
          <w:sz w:val="23"/>
          <w:szCs w:val="23"/>
        </w:rPr>
        <w:tab/>
      </w:r>
      <w:r w:rsidRPr="0052653A">
        <w:rPr>
          <w:sz w:val="23"/>
          <w:szCs w:val="23"/>
        </w:rPr>
        <w:tab/>
      </w:r>
    </w:p>
    <w:p w14:paraId="29ABC557" w14:textId="26C6FE6D" w:rsidR="00182C62" w:rsidRPr="0052653A" w:rsidRDefault="00182C62" w:rsidP="00182C62">
      <w:pPr>
        <w:jc w:val="both"/>
        <w:rPr>
          <w:sz w:val="23"/>
          <w:szCs w:val="23"/>
        </w:rPr>
      </w:pPr>
      <w:r w:rsidRPr="0052653A">
        <w:rPr>
          <w:sz w:val="23"/>
          <w:szCs w:val="23"/>
        </w:rPr>
        <w:t>- Правила</w:t>
      </w:r>
      <w:r>
        <w:rPr>
          <w:sz w:val="23"/>
          <w:szCs w:val="23"/>
        </w:rPr>
        <w:t>ми</w:t>
      </w:r>
      <w:r w:rsidRPr="0052653A">
        <w:rPr>
          <w:sz w:val="23"/>
          <w:szCs w:val="23"/>
        </w:rPr>
        <w:t xml:space="preserve"> устройства электроустановок (ПУЭ</w:t>
      </w:r>
      <w:r>
        <w:rPr>
          <w:sz w:val="23"/>
          <w:szCs w:val="23"/>
        </w:rPr>
        <w:t>).</w:t>
      </w:r>
      <w:r w:rsidRPr="0052653A">
        <w:rPr>
          <w:sz w:val="23"/>
          <w:szCs w:val="23"/>
        </w:rPr>
        <w:tab/>
      </w:r>
    </w:p>
    <w:p w14:paraId="278BA58B" w14:textId="04E29F99" w:rsidR="000B572B" w:rsidRDefault="00182C62" w:rsidP="000B572B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5.1.3. </w:t>
      </w:r>
      <w:r w:rsidR="0038639B" w:rsidRPr="000A1589">
        <w:rPr>
          <w:sz w:val="23"/>
          <w:szCs w:val="23"/>
        </w:rPr>
        <w:t>До начала рабо</w:t>
      </w:r>
      <w:r w:rsidR="005B6232">
        <w:rPr>
          <w:sz w:val="23"/>
          <w:szCs w:val="23"/>
        </w:rPr>
        <w:t xml:space="preserve">т </w:t>
      </w:r>
      <w:r w:rsidR="005B6232" w:rsidRPr="005B6232">
        <w:rPr>
          <w:sz w:val="23"/>
          <w:szCs w:val="23"/>
        </w:rPr>
        <w:t>обязан назначить лиц, ответственных за безопасную организацию работ в соответствии с требованиями норм и правил по охране труда</w:t>
      </w:r>
      <w:r w:rsidR="005B6232">
        <w:rPr>
          <w:sz w:val="23"/>
          <w:szCs w:val="23"/>
        </w:rPr>
        <w:t xml:space="preserve">, а также </w:t>
      </w:r>
      <w:r w:rsidR="000B572B" w:rsidRPr="00D70EC8">
        <w:rPr>
          <w:sz w:val="23"/>
          <w:szCs w:val="23"/>
        </w:rPr>
        <w:t>для координации и согласования с Заказчиком хода выполнения работ, о чем направляет Заказчику официальное уведомление. В уведомлении должна содержаться следующая информация о представителях Подрядчика: фамилия, имя, отчество, должность, срок полномочий, номер и дата распорядительного документа о назначении представителя Подрядчика.</w:t>
      </w:r>
    </w:p>
    <w:p w14:paraId="27CD493A" w14:textId="61CF8805" w:rsidR="000A1589" w:rsidRDefault="000A1589" w:rsidP="00D35144">
      <w:pPr>
        <w:jc w:val="both"/>
        <w:rPr>
          <w:sz w:val="23"/>
          <w:szCs w:val="23"/>
        </w:rPr>
      </w:pPr>
      <w:r>
        <w:rPr>
          <w:sz w:val="23"/>
          <w:szCs w:val="23"/>
        </w:rPr>
        <w:t>5.1.4.</w:t>
      </w:r>
      <w:r w:rsidRPr="000A1589">
        <w:t xml:space="preserve"> </w:t>
      </w:r>
      <w:r w:rsidR="0078795B">
        <w:rPr>
          <w:sz w:val="23"/>
          <w:szCs w:val="23"/>
        </w:rPr>
        <w:t>П</w:t>
      </w:r>
      <w:r w:rsidRPr="000A1589">
        <w:rPr>
          <w:sz w:val="23"/>
          <w:szCs w:val="23"/>
        </w:rPr>
        <w:t>одтверждает, что согласие субъектов персональных данных на обработку и передачу Заказчику их персональных данных, оформлено в соответствии с Федеральным законом РФ «О персональных данных» от 27.07.2006 № 152-ФЗ.</w:t>
      </w:r>
    </w:p>
    <w:p w14:paraId="16D23766" w14:textId="082955A2" w:rsidR="0078795B" w:rsidRPr="000A1589" w:rsidRDefault="000A1589" w:rsidP="0078795B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5.1.5. </w:t>
      </w:r>
      <w:r w:rsidR="0078795B" w:rsidRPr="000A1589">
        <w:rPr>
          <w:sz w:val="23"/>
          <w:szCs w:val="23"/>
        </w:rPr>
        <w:t>Перед началом работ обеспечивает прохождение работниками Подрядчика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производства работ на действующих объектах Заказчика.</w:t>
      </w:r>
    </w:p>
    <w:p w14:paraId="19A414AE" w14:textId="77777777" w:rsidR="0078795B" w:rsidRPr="000A1589" w:rsidRDefault="0078795B" w:rsidP="0078795B">
      <w:pPr>
        <w:jc w:val="both"/>
        <w:rPr>
          <w:sz w:val="23"/>
          <w:szCs w:val="23"/>
        </w:rPr>
      </w:pPr>
      <w:r w:rsidRPr="000A1589">
        <w:rPr>
          <w:sz w:val="23"/>
          <w:szCs w:val="23"/>
        </w:rPr>
        <w:t xml:space="preserve">Проведение инструктажей осуществляется на основании письма со списком работников Подрядчика. </w:t>
      </w:r>
    </w:p>
    <w:p w14:paraId="46BA2746" w14:textId="77777777" w:rsidR="0078795B" w:rsidRDefault="0078795B" w:rsidP="0078795B">
      <w:pPr>
        <w:jc w:val="both"/>
        <w:rPr>
          <w:sz w:val="23"/>
          <w:szCs w:val="23"/>
        </w:rPr>
      </w:pPr>
      <w:r w:rsidRPr="000A1589">
        <w:rPr>
          <w:sz w:val="23"/>
          <w:szCs w:val="23"/>
        </w:rPr>
        <w:t>Без проведения инструктажей работники Подрядчика не допускаются к выполнению работ.</w:t>
      </w:r>
    </w:p>
    <w:p w14:paraId="405ACE91" w14:textId="2A356E85" w:rsidR="00914321" w:rsidRDefault="00914321" w:rsidP="00914321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5.1.6. </w:t>
      </w:r>
      <w:r w:rsidRPr="00D70EC8">
        <w:rPr>
          <w:sz w:val="23"/>
          <w:szCs w:val="23"/>
        </w:rPr>
        <w:t>В течение 5 (пяти) рабочих дней со дня получения сметной документации от Заказчика, рассматривает ее и представляет свои замечания.</w:t>
      </w:r>
      <w:r>
        <w:rPr>
          <w:sz w:val="23"/>
          <w:szCs w:val="23"/>
        </w:rPr>
        <w:t xml:space="preserve"> </w:t>
      </w:r>
      <w:r w:rsidRPr="00D70EC8">
        <w:rPr>
          <w:sz w:val="23"/>
          <w:szCs w:val="23"/>
        </w:rPr>
        <w:t>Противоречия, ошибки, пропуски или расхождения, выявленные в сметной документации, не должны использоваться в ущерб качеству работ и не могут служить в дальнейшем оправданием низкого качества работ и невыполнения сроков производства работ.</w:t>
      </w:r>
    </w:p>
    <w:p w14:paraId="502EFB38" w14:textId="7B171EBC" w:rsidR="000A1589" w:rsidRDefault="000A1589" w:rsidP="0078795B">
      <w:pPr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914321">
        <w:rPr>
          <w:sz w:val="23"/>
          <w:szCs w:val="23"/>
        </w:rPr>
        <w:t>7</w:t>
      </w:r>
      <w:r>
        <w:rPr>
          <w:sz w:val="23"/>
          <w:szCs w:val="23"/>
        </w:rPr>
        <w:t xml:space="preserve">. </w:t>
      </w:r>
      <w:r w:rsidR="0078795B" w:rsidRPr="001A340F">
        <w:rPr>
          <w:sz w:val="23"/>
          <w:szCs w:val="23"/>
        </w:rPr>
        <w:t>Привлека</w:t>
      </w:r>
      <w:r w:rsidR="0078795B">
        <w:rPr>
          <w:sz w:val="23"/>
          <w:szCs w:val="23"/>
        </w:rPr>
        <w:t>ет</w:t>
      </w:r>
      <w:r w:rsidR="0078795B" w:rsidRPr="001A340F">
        <w:rPr>
          <w:sz w:val="23"/>
          <w:szCs w:val="23"/>
        </w:rPr>
        <w:t xml:space="preserve"> к работе персонал</w:t>
      </w:r>
      <w:r w:rsidR="0078795B">
        <w:rPr>
          <w:sz w:val="23"/>
          <w:szCs w:val="23"/>
        </w:rPr>
        <w:t>,</w:t>
      </w:r>
      <w:r w:rsidR="0078795B" w:rsidRPr="001A340F">
        <w:rPr>
          <w:sz w:val="23"/>
          <w:szCs w:val="23"/>
        </w:rPr>
        <w:t xml:space="preserve"> </w:t>
      </w:r>
      <w:r w:rsidR="0078795B" w:rsidRPr="00C96C1A">
        <w:rPr>
          <w:sz w:val="23"/>
          <w:szCs w:val="23"/>
        </w:rPr>
        <w:t xml:space="preserve">имеющий соответствующую квалификацию и опыт работы по проведению необходимых </w:t>
      </w:r>
      <w:r w:rsidR="0078795B">
        <w:rPr>
          <w:sz w:val="23"/>
          <w:szCs w:val="23"/>
        </w:rPr>
        <w:t xml:space="preserve">видов </w:t>
      </w:r>
      <w:r w:rsidR="0078795B" w:rsidRPr="00C96C1A">
        <w:rPr>
          <w:sz w:val="23"/>
          <w:szCs w:val="23"/>
        </w:rPr>
        <w:t>работ.</w:t>
      </w:r>
      <w:r w:rsidR="0078795B" w:rsidRPr="001A340F">
        <w:rPr>
          <w:sz w:val="23"/>
          <w:szCs w:val="23"/>
        </w:rPr>
        <w:t xml:space="preserve"> </w:t>
      </w:r>
      <w:r w:rsidR="0078795B">
        <w:rPr>
          <w:sz w:val="23"/>
          <w:szCs w:val="23"/>
        </w:rPr>
        <w:t>О</w:t>
      </w:r>
      <w:r w:rsidR="0078795B" w:rsidRPr="001A340F">
        <w:rPr>
          <w:sz w:val="23"/>
          <w:szCs w:val="23"/>
        </w:rPr>
        <w:t>тветственность за привлекаемый к работе персонал несет Подрядчик.</w:t>
      </w:r>
    </w:p>
    <w:p w14:paraId="7246E289" w14:textId="2E5C8513" w:rsidR="0078795B" w:rsidRPr="00676B47" w:rsidRDefault="000A1589" w:rsidP="0078795B">
      <w:pPr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914321">
        <w:rPr>
          <w:sz w:val="23"/>
          <w:szCs w:val="23"/>
        </w:rPr>
        <w:t>8</w:t>
      </w:r>
      <w:r>
        <w:rPr>
          <w:sz w:val="23"/>
          <w:szCs w:val="23"/>
        </w:rPr>
        <w:t xml:space="preserve">. </w:t>
      </w:r>
      <w:r w:rsidR="0078795B" w:rsidRPr="003472A8">
        <w:rPr>
          <w:sz w:val="23"/>
          <w:szCs w:val="23"/>
        </w:rPr>
        <w:t xml:space="preserve">При выполнении работ соблюдает требования Стандарта АО «Черногорэнерго» в области </w:t>
      </w:r>
      <w:r w:rsidR="0078795B" w:rsidRPr="00676B47">
        <w:rPr>
          <w:sz w:val="23"/>
          <w:szCs w:val="23"/>
        </w:rPr>
        <w:t xml:space="preserve">промышленной и пожарной безопасности, охраны труда и охраны окружающей среды и действующего законодательства Российской Федерации об охране окружающей среды и безопасности ведения работ. </w:t>
      </w:r>
    </w:p>
    <w:p w14:paraId="246D9323" w14:textId="77777777" w:rsidR="0078795B" w:rsidRPr="00676B47" w:rsidRDefault="0078795B" w:rsidP="0078795B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Соблюдение требований Стандарта АО «Черногорэнерго» в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14:paraId="1AB278D0" w14:textId="72E7DA51" w:rsidR="0078795B" w:rsidRPr="00275BF5" w:rsidRDefault="0078795B" w:rsidP="0078795B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 xml:space="preserve">Передача Подрядчику Стандарта, требования которого подлежат выполнению </w:t>
      </w:r>
      <w:r w:rsidRPr="00275BF5">
        <w:rPr>
          <w:sz w:val="23"/>
          <w:szCs w:val="23"/>
        </w:rPr>
        <w:t xml:space="preserve">Подрядчиком, осуществляется по Акту приема-передачи нормативных документов Заказчика (Приложение № </w:t>
      </w:r>
      <w:r w:rsidR="00275BF5" w:rsidRPr="00275BF5">
        <w:rPr>
          <w:sz w:val="23"/>
          <w:szCs w:val="23"/>
        </w:rPr>
        <w:t>6</w:t>
      </w:r>
      <w:r w:rsidRPr="00275BF5">
        <w:rPr>
          <w:sz w:val="23"/>
          <w:szCs w:val="23"/>
        </w:rPr>
        <w:t xml:space="preserve"> к настоящему Договору), отказ от подписания которого, не допускается.</w:t>
      </w:r>
    </w:p>
    <w:p w14:paraId="25E8A007" w14:textId="5D81C5F3" w:rsidR="00D5053F" w:rsidRDefault="003079F2" w:rsidP="0078795B">
      <w:pPr>
        <w:jc w:val="both"/>
        <w:rPr>
          <w:sz w:val="23"/>
          <w:szCs w:val="23"/>
        </w:rPr>
      </w:pPr>
      <w:r w:rsidRPr="00275BF5">
        <w:rPr>
          <w:sz w:val="23"/>
          <w:szCs w:val="23"/>
        </w:rPr>
        <w:t>5.1.</w:t>
      </w:r>
      <w:r w:rsidR="00914321" w:rsidRPr="00275BF5">
        <w:rPr>
          <w:sz w:val="23"/>
          <w:szCs w:val="23"/>
        </w:rPr>
        <w:t>9</w:t>
      </w:r>
      <w:r w:rsidRPr="00275BF5">
        <w:rPr>
          <w:sz w:val="23"/>
          <w:szCs w:val="23"/>
        </w:rPr>
        <w:t xml:space="preserve">. </w:t>
      </w:r>
      <w:r w:rsidR="00D5053F" w:rsidRPr="00275BF5">
        <w:rPr>
          <w:sz w:val="23"/>
          <w:szCs w:val="23"/>
        </w:rPr>
        <w:t>Обеспечивает постоянное присутствие ответственного инженерно-технического</w:t>
      </w:r>
      <w:r w:rsidR="00D5053F" w:rsidRPr="00D5053F">
        <w:rPr>
          <w:sz w:val="23"/>
          <w:szCs w:val="23"/>
        </w:rPr>
        <w:t xml:space="preserve"> работника (далее – ИТР) на объекте во время производства работ из числа аттестованных по промышленной безопасности, в установленном порядке.</w:t>
      </w:r>
    </w:p>
    <w:p w14:paraId="317B75DA" w14:textId="07991A16" w:rsidR="00676B47" w:rsidRDefault="00D5053F" w:rsidP="0078795B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5.1.</w:t>
      </w:r>
      <w:r>
        <w:rPr>
          <w:sz w:val="23"/>
          <w:szCs w:val="23"/>
        </w:rPr>
        <w:t>10</w:t>
      </w:r>
      <w:r w:rsidRPr="00676B47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="004C6F54" w:rsidRPr="003079F2">
        <w:rPr>
          <w:sz w:val="23"/>
          <w:szCs w:val="23"/>
        </w:rPr>
        <w:t xml:space="preserve">Обеспечивает и несет </w:t>
      </w:r>
      <w:r w:rsidR="0078795B">
        <w:rPr>
          <w:sz w:val="23"/>
          <w:szCs w:val="23"/>
        </w:rPr>
        <w:t>о</w:t>
      </w:r>
      <w:r w:rsidR="0078795B" w:rsidRPr="0078795B">
        <w:rPr>
          <w:sz w:val="23"/>
          <w:szCs w:val="23"/>
        </w:rPr>
        <w:t>тветственность за соблюдение требований охраны труда, охраны окружающей среды, промышленной безопасности, пожарной безопасности и санитарно-гигиенического режима на строительной площадке</w:t>
      </w:r>
      <w:r w:rsidR="0078795B">
        <w:rPr>
          <w:sz w:val="23"/>
          <w:szCs w:val="23"/>
        </w:rPr>
        <w:t>.</w:t>
      </w:r>
    </w:p>
    <w:p w14:paraId="60B47654" w14:textId="47CFA0DF" w:rsidR="005B6232" w:rsidRDefault="00DE522C" w:rsidP="003472A8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5.1.</w:t>
      </w:r>
      <w:r w:rsidR="00914321">
        <w:rPr>
          <w:sz w:val="23"/>
          <w:szCs w:val="23"/>
        </w:rPr>
        <w:t>1</w:t>
      </w:r>
      <w:r w:rsidR="00D5053F">
        <w:rPr>
          <w:sz w:val="23"/>
          <w:szCs w:val="23"/>
        </w:rPr>
        <w:t>1</w:t>
      </w:r>
      <w:r w:rsidRPr="00676B47">
        <w:rPr>
          <w:sz w:val="23"/>
          <w:szCs w:val="23"/>
        </w:rPr>
        <w:t xml:space="preserve">. </w:t>
      </w:r>
      <w:r w:rsidR="0078795B">
        <w:rPr>
          <w:sz w:val="23"/>
          <w:szCs w:val="23"/>
        </w:rPr>
        <w:t>Н</w:t>
      </w:r>
      <w:r w:rsidR="0078795B" w:rsidRPr="00C3038C">
        <w:rPr>
          <w:sz w:val="23"/>
          <w:szCs w:val="23"/>
        </w:rPr>
        <w:t>есет ответственность за оформление акта-допуска на территорию проведения работ</w:t>
      </w:r>
      <w:r w:rsidR="005B6232">
        <w:rPr>
          <w:sz w:val="23"/>
          <w:szCs w:val="23"/>
        </w:rPr>
        <w:t xml:space="preserve">, </w:t>
      </w:r>
      <w:r w:rsidR="005B6232" w:rsidRPr="005B6232">
        <w:rPr>
          <w:sz w:val="23"/>
          <w:szCs w:val="23"/>
        </w:rPr>
        <w:t>пропуска на проезд техники и работников организации Подрядчика на объект возлагается на Подрядчика.</w:t>
      </w:r>
    </w:p>
    <w:p w14:paraId="7196B264" w14:textId="0617108E" w:rsidR="00B92B96" w:rsidRDefault="0078795B" w:rsidP="00B92B96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5.1.</w:t>
      </w:r>
      <w:r>
        <w:rPr>
          <w:sz w:val="23"/>
          <w:szCs w:val="23"/>
        </w:rPr>
        <w:t>1</w:t>
      </w:r>
      <w:r w:rsidR="00D5053F">
        <w:rPr>
          <w:sz w:val="23"/>
          <w:szCs w:val="23"/>
        </w:rPr>
        <w:t>2</w:t>
      </w:r>
      <w:r w:rsidRPr="00676B47">
        <w:rPr>
          <w:sz w:val="23"/>
          <w:szCs w:val="23"/>
        </w:rPr>
        <w:t xml:space="preserve">. </w:t>
      </w:r>
      <w:r w:rsidR="00B92B96">
        <w:rPr>
          <w:sz w:val="23"/>
          <w:szCs w:val="23"/>
        </w:rPr>
        <w:t>О</w:t>
      </w:r>
      <w:r w:rsidR="00B92B96" w:rsidRPr="00B92B96">
        <w:rPr>
          <w:sz w:val="23"/>
          <w:szCs w:val="23"/>
        </w:rPr>
        <w:t xml:space="preserve">бязуется применять при производстве </w:t>
      </w:r>
      <w:r w:rsidR="002E19B3">
        <w:rPr>
          <w:sz w:val="23"/>
          <w:szCs w:val="23"/>
        </w:rPr>
        <w:t>Р</w:t>
      </w:r>
      <w:r w:rsidR="00B92B96" w:rsidRPr="00B92B96">
        <w:rPr>
          <w:sz w:val="23"/>
          <w:szCs w:val="23"/>
        </w:rPr>
        <w:t xml:space="preserve">абот механизмы, оборудование, инструмент, которые по своим техническим характеристикам соответствуют условиям безопасного выполнения </w:t>
      </w:r>
      <w:r w:rsidR="002E19B3">
        <w:rPr>
          <w:sz w:val="23"/>
          <w:szCs w:val="23"/>
        </w:rPr>
        <w:t>Р</w:t>
      </w:r>
      <w:r w:rsidR="00B92B96" w:rsidRPr="00B92B96">
        <w:rPr>
          <w:sz w:val="23"/>
          <w:szCs w:val="23"/>
        </w:rPr>
        <w:t xml:space="preserve">абот, обеспечивать безопасные способы выполнения </w:t>
      </w:r>
      <w:r w:rsidR="002E19B3">
        <w:rPr>
          <w:sz w:val="23"/>
          <w:szCs w:val="23"/>
        </w:rPr>
        <w:t>Р</w:t>
      </w:r>
      <w:r w:rsidR="00B92B96" w:rsidRPr="00B92B96">
        <w:rPr>
          <w:sz w:val="23"/>
          <w:szCs w:val="23"/>
        </w:rPr>
        <w:t>абот и приемы труда, исключающие травматизм работающих и возникновение аварий.</w:t>
      </w:r>
    </w:p>
    <w:p w14:paraId="7887D7DA" w14:textId="1FFD46A7" w:rsidR="00AD071A" w:rsidRDefault="00AD071A" w:rsidP="00B92B96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5.1.</w:t>
      </w:r>
      <w:r>
        <w:rPr>
          <w:sz w:val="23"/>
          <w:szCs w:val="23"/>
        </w:rPr>
        <w:t xml:space="preserve">13. </w:t>
      </w:r>
      <w:r w:rsidRPr="00AD071A">
        <w:rPr>
          <w:sz w:val="23"/>
          <w:szCs w:val="23"/>
        </w:rPr>
        <w:t>Незамедлительно ставит в известность Заказчика о выявлении в процессе выполнения работ необходимости проведения дополнительных работ, либо использования дополнительного объема расходных материалов. Стороны совместно определяют и согласовывают перечень работ, материалов, необходимых для завершения работ с надлежащим качеством без утраты последующей гарантии на выполненные работы.</w:t>
      </w:r>
    </w:p>
    <w:p w14:paraId="4637908C" w14:textId="687967C1" w:rsidR="00B92B96" w:rsidRDefault="0078795B" w:rsidP="00B92B96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5.1.</w:t>
      </w:r>
      <w:r>
        <w:rPr>
          <w:sz w:val="23"/>
          <w:szCs w:val="23"/>
        </w:rPr>
        <w:t>1</w:t>
      </w:r>
      <w:r w:rsidR="00AD071A">
        <w:rPr>
          <w:sz w:val="23"/>
          <w:szCs w:val="23"/>
        </w:rPr>
        <w:t>4</w:t>
      </w:r>
      <w:r w:rsidRPr="00676B47">
        <w:rPr>
          <w:sz w:val="23"/>
          <w:szCs w:val="23"/>
        </w:rPr>
        <w:t xml:space="preserve"> </w:t>
      </w:r>
      <w:r w:rsidR="00B92B96" w:rsidRPr="00B92B96">
        <w:rPr>
          <w:sz w:val="23"/>
          <w:szCs w:val="23"/>
        </w:rPr>
        <w:t>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Заказчику.</w:t>
      </w:r>
    </w:p>
    <w:p w14:paraId="3EA4AB11" w14:textId="77777777" w:rsidR="00B92B96" w:rsidRPr="00527C7F" w:rsidRDefault="00B92B96" w:rsidP="00B92B96">
      <w:pPr>
        <w:jc w:val="both"/>
        <w:rPr>
          <w:sz w:val="23"/>
          <w:szCs w:val="23"/>
        </w:rPr>
      </w:pPr>
      <w:r w:rsidRPr="00527C7F">
        <w:rPr>
          <w:sz w:val="23"/>
          <w:szCs w:val="23"/>
        </w:rPr>
        <w:lastRenderedPageBreak/>
        <w:t>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календарных дней с даты предъявления соответствующего требования оплатить затраты Заказчика по устранению повреждений на основании, представленных Заказчиком счета и обоснования затрат.</w:t>
      </w:r>
    </w:p>
    <w:p w14:paraId="184EFBCA" w14:textId="31710A5A" w:rsidR="00B92B96" w:rsidRDefault="0078795B" w:rsidP="00B92B96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5.1.</w:t>
      </w:r>
      <w:r>
        <w:rPr>
          <w:sz w:val="23"/>
          <w:szCs w:val="23"/>
        </w:rPr>
        <w:t>1</w:t>
      </w:r>
      <w:r w:rsidR="00AD071A">
        <w:rPr>
          <w:sz w:val="23"/>
          <w:szCs w:val="23"/>
        </w:rPr>
        <w:t>5</w:t>
      </w:r>
      <w:r w:rsidRPr="00676B47">
        <w:rPr>
          <w:sz w:val="23"/>
          <w:szCs w:val="23"/>
        </w:rPr>
        <w:t xml:space="preserve">. </w:t>
      </w:r>
      <w:r w:rsidR="00B92B96">
        <w:rPr>
          <w:sz w:val="23"/>
          <w:szCs w:val="23"/>
        </w:rPr>
        <w:t>О</w:t>
      </w:r>
      <w:r w:rsidR="00B92B96" w:rsidRPr="00B92B96">
        <w:rPr>
          <w:sz w:val="23"/>
          <w:szCs w:val="23"/>
        </w:rPr>
        <w:t>беспечивает своих работников необходимыми средствами защиты, спецодеждой, обувью и приспособлениями для безопасного производства работ и контролирует правильное применение этих средств работниками.</w:t>
      </w:r>
    </w:p>
    <w:p w14:paraId="4D338E82" w14:textId="16C066EC" w:rsidR="00DE1FE2" w:rsidRDefault="0078795B" w:rsidP="00DE1FE2">
      <w:pPr>
        <w:jc w:val="both"/>
        <w:rPr>
          <w:sz w:val="23"/>
          <w:szCs w:val="23"/>
        </w:rPr>
      </w:pPr>
      <w:r w:rsidRPr="00676B47">
        <w:rPr>
          <w:sz w:val="23"/>
          <w:szCs w:val="23"/>
        </w:rPr>
        <w:t>5.1.</w:t>
      </w:r>
      <w:r>
        <w:rPr>
          <w:sz w:val="23"/>
          <w:szCs w:val="23"/>
        </w:rPr>
        <w:t>1</w:t>
      </w:r>
      <w:r w:rsidR="00AD071A">
        <w:rPr>
          <w:sz w:val="23"/>
          <w:szCs w:val="23"/>
        </w:rPr>
        <w:t>6</w:t>
      </w:r>
      <w:r w:rsidRPr="00676B47">
        <w:rPr>
          <w:sz w:val="23"/>
          <w:szCs w:val="23"/>
        </w:rPr>
        <w:t xml:space="preserve">. </w:t>
      </w:r>
      <w:r w:rsidR="00DE1FE2" w:rsidRPr="00DE1FE2">
        <w:rPr>
          <w:sz w:val="23"/>
          <w:szCs w:val="23"/>
        </w:rPr>
        <w:t>При выполнении Работ применяют новые материалы, ранее не использованные (невосстановленные, неповрежденные, не</w:t>
      </w:r>
      <w:r w:rsidR="00AD071A">
        <w:rPr>
          <w:sz w:val="23"/>
          <w:szCs w:val="23"/>
        </w:rPr>
        <w:t xml:space="preserve"> </w:t>
      </w:r>
      <w:r w:rsidR="00DE1FE2" w:rsidRPr="00DE1FE2">
        <w:rPr>
          <w:sz w:val="23"/>
          <w:szCs w:val="23"/>
        </w:rPr>
        <w:t xml:space="preserve">модифицированные, которые не содержат восстановленных элементов), сертифицированные </w:t>
      </w:r>
      <w:r w:rsidR="00DE1FE2" w:rsidRPr="00F36001">
        <w:rPr>
          <w:sz w:val="23"/>
          <w:szCs w:val="23"/>
        </w:rPr>
        <w:t>в Российской Федерации</w:t>
      </w:r>
      <w:r w:rsidR="00DE1FE2" w:rsidRPr="00DE1FE2">
        <w:rPr>
          <w:sz w:val="23"/>
          <w:szCs w:val="23"/>
        </w:rPr>
        <w:t xml:space="preserve">, которые выпущены к свободному обращению на территории Российской Федерации без каких-либо ограничений (залог, запрет, арест и т.п.), качественные по своим потребительским свойствам, которые должны соответствовать требованиям государственных стандартов, </w:t>
      </w:r>
      <w:r w:rsidR="00DE1FE2" w:rsidRPr="00F36001">
        <w:rPr>
          <w:sz w:val="23"/>
          <w:szCs w:val="23"/>
        </w:rPr>
        <w:t>санитарным правилам</w:t>
      </w:r>
      <w:r w:rsidR="00DE1FE2">
        <w:rPr>
          <w:sz w:val="23"/>
          <w:szCs w:val="23"/>
        </w:rPr>
        <w:t>,</w:t>
      </w:r>
      <w:r w:rsidR="00DE1FE2" w:rsidRPr="00F36001">
        <w:rPr>
          <w:sz w:val="23"/>
          <w:szCs w:val="23"/>
        </w:rPr>
        <w:t xml:space="preserve"> противопожарным нормам</w:t>
      </w:r>
      <w:r w:rsidR="00DE1FE2">
        <w:rPr>
          <w:sz w:val="23"/>
          <w:szCs w:val="23"/>
        </w:rPr>
        <w:t xml:space="preserve">, </w:t>
      </w:r>
      <w:r w:rsidR="00DE1FE2" w:rsidRPr="00DE1FE2">
        <w:rPr>
          <w:sz w:val="23"/>
          <w:szCs w:val="23"/>
        </w:rPr>
        <w:t xml:space="preserve">а также другим нормативным документам. </w:t>
      </w:r>
    </w:p>
    <w:p w14:paraId="3D097596" w14:textId="77777777" w:rsidR="00275BF5" w:rsidRDefault="004C6F54" w:rsidP="00275BF5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5.1.1</w:t>
      </w:r>
      <w:r w:rsidR="00AD071A">
        <w:rPr>
          <w:sz w:val="23"/>
          <w:szCs w:val="23"/>
        </w:rPr>
        <w:t>7</w:t>
      </w:r>
      <w:r w:rsidRPr="00B6320F">
        <w:rPr>
          <w:sz w:val="23"/>
          <w:szCs w:val="23"/>
        </w:rPr>
        <w:t xml:space="preserve">. </w:t>
      </w:r>
      <w:r w:rsidR="00275BF5" w:rsidRPr="004C6F54">
        <w:rPr>
          <w:sz w:val="23"/>
          <w:szCs w:val="23"/>
        </w:rPr>
        <w:t>Все материалы,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документов, а также счета-фактуры/товарные накладные/УПД на материалы должны быть предоставлены Заказчику по требованию.</w:t>
      </w:r>
    </w:p>
    <w:p w14:paraId="50FC80CD" w14:textId="500019FD" w:rsidR="004C6F54" w:rsidRDefault="004C6F54" w:rsidP="004C6F54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5.1.1</w:t>
      </w:r>
      <w:r w:rsidR="00AD071A">
        <w:rPr>
          <w:sz w:val="23"/>
          <w:szCs w:val="23"/>
        </w:rPr>
        <w:t>8</w:t>
      </w:r>
      <w:r w:rsidRPr="00B6320F">
        <w:rPr>
          <w:sz w:val="23"/>
          <w:szCs w:val="23"/>
        </w:rPr>
        <w:t>.</w:t>
      </w:r>
      <w:r w:rsidR="00D70EC8" w:rsidRPr="00B6320F">
        <w:rPr>
          <w:sz w:val="23"/>
          <w:szCs w:val="23"/>
        </w:rPr>
        <w:t xml:space="preserve"> Обеспечивает беспрепятственный доступ представителей Заказчика к месту выполнения работ, а также на все его участки, места хранения материалов и оборудования,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14:paraId="7468C812" w14:textId="7FE5011E" w:rsidR="00C36343" w:rsidRDefault="004C6F54" w:rsidP="004C6F54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</w:t>
      </w:r>
      <w:r w:rsidR="00AD071A">
        <w:rPr>
          <w:sz w:val="23"/>
          <w:szCs w:val="23"/>
        </w:rPr>
        <w:t>19</w:t>
      </w:r>
      <w:r w:rsidRPr="00B6320F">
        <w:rPr>
          <w:sz w:val="23"/>
          <w:szCs w:val="23"/>
        </w:rPr>
        <w:t>.</w:t>
      </w:r>
      <w:r w:rsidR="00D70EC8" w:rsidRPr="00B6320F">
        <w:rPr>
          <w:sz w:val="23"/>
          <w:szCs w:val="23"/>
        </w:rPr>
        <w:t xml:space="preserve"> Предоставляет возможность Заказчику в любое время проверять и контролировать ход выполнения работ, качество </w:t>
      </w:r>
      <w:r w:rsidR="00C36343">
        <w:rPr>
          <w:sz w:val="23"/>
          <w:szCs w:val="23"/>
        </w:rPr>
        <w:t>Р</w:t>
      </w:r>
      <w:r w:rsidR="00D70EC8" w:rsidRPr="00B6320F">
        <w:rPr>
          <w:sz w:val="23"/>
          <w:szCs w:val="23"/>
        </w:rPr>
        <w:t xml:space="preserve">абот, качество материалов и оборудования, квалификацию специалистов, технические характеристики любого элемента объекта. </w:t>
      </w:r>
      <w:r w:rsidR="00C36343" w:rsidRPr="002D64FA">
        <w:rPr>
          <w:sz w:val="23"/>
          <w:szCs w:val="23"/>
        </w:rPr>
        <w:t>В случае выявления некачественных материалов Заказчик вправе запретить использование их в процессе проведения ремонта.</w:t>
      </w:r>
      <w:r w:rsidR="00C36343">
        <w:rPr>
          <w:sz w:val="23"/>
          <w:szCs w:val="23"/>
        </w:rPr>
        <w:t xml:space="preserve"> Н</w:t>
      </w:r>
      <w:r w:rsidR="00C36343" w:rsidRPr="00D35144">
        <w:rPr>
          <w:sz w:val="23"/>
          <w:szCs w:val="23"/>
        </w:rPr>
        <w:t xml:space="preserve">еобнаружение в процессе проверки отступлений от условий договора или иных дефектов/недостатков не освобождает </w:t>
      </w:r>
      <w:r w:rsidR="00075718">
        <w:rPr>
          <w:sz w:val="23"/>
          <w:szCs w:val="23"/>
        </w:rPr>
        <w:t>Подрядчика</w:t>
      </w:r>
      <w:r w:rsidR="00C36343" w:rsidRPr="00D35144">
        <w:rPr>
          <w:sz w:val="23"/>
          <w:szCs w:val="23"/>
        </w:rPr>
        <w:t xml:space="preserve"> от каких-либо обязательств по договору и не лишает Заказчика права в дальнейшем предъявить требования в </w:t>
      </w:r>
      <w:r w:rsidR="00C36343" w:rsidRPr="004817CE">
        <w:rPr>
          <w:sz w:val="23"/>
          <w:szCs w:val="23"/>
        </w:rPr>
        <w:t>отношении сроков, объемов и качества Работ/материалов.</w:t>
      </w:r>
    </w:p>
    <w:p w14:paraId="5F585BAA" w14:textId="7695E88D" w:rsidR="00AD071A" w:rsidRDefault="00AD071A" w:rsidP="00AD071A">
      <w:pPr>
        <w:jc w:val="both"/>
        <w:rPr>
          <w:sz w:val="23"/>
          <w:szCs w:val="23"/>
        </w:rPr>
      </w:pPr>
      <w:r w:rsidRPr="00527C7F">
        <w:rPr>
          <w:sz w:val="23"/>
          <w:szCs w:val="23"/>
        </w:rPr>
        <w:t>5.1.</w:t>
      </w:r>
      <w:r>
        <w:rPr>
          <w:sz w:val="23"/>
          <w:szCs w:val="23"/>
        </w:rPr>
        <w:t>20</w:t>
      </w:r>
      <w:r w:rsidRPr="00527C7F">
        <w:rPr>
          <w:sz w:val="23"/>
          <w:szCs w:val="23"/>
        </w:rPr>
        <w:t>.</w:t>
      </w:r>
      <w:r w:rsidRPr="004C6F54">
        <w:rPr>
          <w:sz w:val="23"/>
          <w:szCs w:val="23"/>
        </w:rPr>
        <w:t xml:space="preserve"> </w:t>
      </w:r>
      <w:r w:rsidR="00FF31F7" w:rsidRPr="00075718">
        <w:rPr>
          <w:sz w:val="23"/>
          <w:szCs w:val="23"/>
        </w:rPr>
        <w:t>Уведомляет о выявленных дефектах и поломках при выполнении работ Заказчика.</w:t>
      </w:r>
    </w:p>
    <w:p w14:paraId="48157638" w14:textId="29E9BDB9" w:rsidR="00FF31F7" w:rsidRPr="00B6320F" w:rsidRDefault="00FF31F7" w:rsidP="00FF31F7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5.1.2</w:t>
      </w:r>
      <w:r>
        <w:rPr>
          <w:sz w:val="23"/>
          <w:szCs w:val="23"/>
        </w:rPr>
        <w:t>1</w:t>
      </w:r>
      <w:r w:rsidRPr="00B6320F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Pr="00B6320F">
        <w:rPr>
          <w:sz w:val="23"/>
          <w:szCs w:val="23"/>
        </w:rPr>
        <w:t>Устраняет в течение срока, согласованного с Заказчиком, своими силами и за свой счет все дефекты/недостатки в выполненных им работах, выявленные в течение срока действия Договора и являющиеся следствием неисполнения и/или ненадлежащего исполнения Подрядчиком обязательств по Договору. Подрядчик устраняет дефекты/недостатки, вызванные некачественным выполнением части (вида) работ, применением некачественных материалов и оборудования, за свой счет, без увеличения срока выполнения работ (сдачи объекта).</w:t>
      </w:r>
    </w:p>
    <w:p w14:paraId="7A651A9C" w14:textId="77777777" w:rsidR="00FF31F7" w:rsidRDefault="00FF31F7" w:rsidP="00FF31F7">
      <w:pPr>
        <w:ind w:firstLine="284"/>
        <w:jc w:val="both"/>
        <w:rPr>
          <w:sz w:val="23"/>
          <w:szCs w:val="23"/>
        </w:rPr>
      </w:pPr>
      <w:r w:rsidRPr="00B6320F">
        <w:rPr>
          <w:sz w:val="23"/>
          <w:szCs w:val="23"/>
        </w:rPr>
        <w:t>Своевременно и за свой счет устраняет недостатки и дефекты, выявленные при приемке работ.</w:t>
      </w:r>
    </w:p>
    <w:p w14:paraId="13BAC278" w14:textId="77777777" w:rsidR="00FF31F7" w:rsidRDefault="00FF31F7" w:rsidP="00FF31F7">
      <w:pPr>
        <w:ind w:firstLine="284"/>
        <w:jc w:val="both"/>
        <w:rPr>
          <w:sz w:val="23"/>
          <w:szCs w:val="23"/>
        </w:rPr>
      </w:pPr>
      <w:r w:rsidRPr="00075718">
        <w:rPr>
          <w:sz w:val="23"/>
          <w:szCs w:val="23"/>
        </w:rPr>
        <w:t xml:space="preserve">Заказчик имеет право не оплачивать не согласованные с ним выполненные работы.  </w:t>
      </w:r>
    </w:p>
    <w:p w14:paraId="7EC3295E" w14:textId="77777777" w:rsidR="00FF31F7" w:rsidRPr="00B6320F" w:rsidRDefault="00FF31F7" w:rsidP="00FF31F7">
      <w:pPr>
        <w:ind w:firstLine="284"/>
        <w:jc w:val="both"/>
        <w:rPr>
          <w:sz w:val="23"/>
          <w:szCs w:val="23"/>
        </w:rPr>
      </w:pPr>
      <w:r w:rsidRPr="00B6320F">
        <w:rPr>
          <w:sz w:val="23"/>
          <w:szCs w:val="23"/>
        </w:rPr>
        <w:t>В течение гарантийного срока несет ответственность за использованные и установленные материалы, оборудование, закупленные Подрядчиком. В случае выхода их 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14:paraId="0D149798" w14:textId="364400A9" w:rsidR="00FF31F7" w:rsidRDefault="004C6F54" w:rsidP="004C6F54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</w:t>
      </w:r>
      <w:r w:rsidR="00D5053F" w:rsidRPr="00B6320F">
        <w:rPr>
          <w:sz w:val="23"/>
          <w:szCs w:val="23"/>
        </w:rPr>
        <w:t>2</w:t>
      </w:r>
      <w:r w:rsidR="00FF31F7">
        <w:rPr>
          <w:sz w:val="23"/>
          <w:szCs w:val="23"/>
        </w:rPr>
        <w:t>2</w:t>
      </w:r>
      <w:r w:rsidRPr="00B6320F">
        <w:rPr>
          <w:sz w:val="23"/>
          <w:szCs w:val="23"/>
        </w:rPr>
        <w:t xml:space="preserve">. </w:t>
      </w:r>
      <w:r w:rsidR="00FF31F7">
        <w:rPr>
          <w:sz w:val="23"/>
          <w:szCs w:val="23"/>
        </w:rPr>
        <w:t xml:space="preserve">Обязуется смонтировать </w:t>
      </w:r>
      <w:r w:rsidR="00FF31F7" w:rsidRPr="00FF31F7">
        <w:rPr>
          <w:sz w:val="23"/>
          <w:szCs w:val="23"/>
        </w:rPr>
        <w:t>систем</w:t>
      </w:r>
      <w:r w:rsidR="00FF31F7">
        <w:rPr>
          <w:sz w:val="23"/>
          <w:szCs w:val="23"/>
        </w:rPr>
        <w:t>у</w:t>
      </w:r>
      <w:r w:rsidR="00FF31F7" w:rsidRPr="00FF31F7">
        <w:rPr>
          <w:sz w:val="23"/>
          <w:szCs w:val="23"/>
        </w:rPr>
        <w:t xml:space="preserve"> пожарной сигнализации и системы оповещения и эвакуации людей при пожаре в помещениях</w:t>
      </w:r>
      <w:r w:rsidR="00FF31F7">
        <w:rPr>
          <w:sz w:val="23"/>
          <w:szCs w:val="23"/>
        </w:rPr>
        <w:t>, которая</w:t>
      </w:r>
      <w:r w:rsidR="00FF31F7" w:rsidRPr="00FF31F7">
        <w:rPr>
          <w:sz w:val="23"/>
          <w:szCs w:val="23"/>
        </w:rPr>
        <w:t xml:space="preserve"> должна обеспечивать обнаружение возгорания на ранней стадии, передачу информации о возгорании на пост охраны объекта для принятия соответствующих мер по оповещению людей о пожаре и ликвидации очага пожара.</w:t>
      </w:r>
    </w:p>
    <w:p w14:paraId="3A959C16" w14:textId="2B2D3C4E" w:rsidR="00FF31F7" w:rsidRDefault="00FF31F7" w:rsidP="00FF31F7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532E7">
        <w:rPr>
          <w:sz w:val="22"/>
          <w:szCs w:val="22"/>
        </w:rPr>
        <w:t>Обеспечивает круглосуточную работу всех входящих в комплекс систем пожарной сигнализации (ПС) в климатических условиях объекта.</w:t>
      </w:r>
    </w:p>
    <w:p w14:paraId="1EDA9B7D" w14:textId="348A9F70" w:rsidR="004C6F54" w:rsidRPr="00B6320F" w:rsidRDefault="00FF31F7" w:rsidP="004C6F54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</w:t>
      </w:r>
      <w:r>
        <w:rPr>
          <w:sz w:val="23"/>
          <w:szCs w:val="23"/>
        </w:rPr>
        <w:t>23</w:t>
      </w:r>
      <w:r w:rsidRPr="00B6320F">
        <w:rPr>
          <w:sz w:val="23"/>
          <w:szCs w:val="23"/>
        </w:rPr>
        <w:t xml:space="preserve">. </w:t>
      </w:r>
      <w:r w:rsidR="00D70EC8" w:rsidRPr="00B6320F">
        <w:rPr>
          <w:sz w:val="23"/>
          <w:szCs w:val="23"/>
        </w:rPr>
        <w:t>Принимает участие в работе приемочной комиссии.</w:t>
      </w:r>
    </w:p>
    <w:p w14:paraId="54B3E04E" w14:textId="12CEED5E" w:rsidR="00075718" w:rsidRDefault="004C6F54" w:rsidP="0007571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</w:t>
      </w:r>
      <w:r w:rsidR="00AD071A">
        <w:rPr>
          <w:sz w:val="23"/>
          <w:szCs w:val="23"/>
        </w:rPr>
        <w:t>2</w:t>
      </w:r>
      <w:r w:rsidR="00FF31F7">
        <w:rPr>
          <w:sz w:val="23"/>
          <w:szCs w:val="23"/>
        </w:rPr>
        <w:t>4</w:t>
      </w:r>
      <w:r w:rsidRPr="00B6320F">
        <w:rPr>
          <w:sz w:val="23"/>
          <w:szCs w:val="23"/>
        </w:rPr>
        <w:t xml:space="preserve">. </w:t>
      </w:r>
      <w:r w:rsidR="00FF31F7" w:rsidRPr="00FF31F7">
        <w:rPr>
          <w:sz w:val="23"/>
          <w:szCs w:val="23"/>
        </w:rPr>
        <w:t xml:space="preserve">Уборку строительного мусора с места проведения работ, обязуется производить ежедневно, в конце рабочего дня. При небольшом количестве мусора допускается использовать мусорные </w:t>
      </w:r>
      <w:r w:rsidR="00FF31F7" w:rsidRPr="00FF31F7">
        <w:rPr>
          <w:sz w:val="23"/>
          <w:szCs w:val="23"/>
        </w:rPr>
        <w:lastRenderedPageBreak/>
        <w:t>контейнеры для временного хранения. Место установки контейнера и график вывоза согласовывается с Заказчиком.</w:t>
      </w:r>
    </w:p>
    <w:p w14:paraId="00130927" w14:textId="4A12C6B4" w:rsidR="00D70EC8" w:rsidRPr="00B6320F" w:rsidRDefault="004C6F54" w:rsidP="00D70EC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5.1.2</w:t>
      </w:r>
      <w:r w:rsidR="00FF31F7">
        <w:rPr>
          <w:sz w:val="23"/>
          <w:szCs w:val="23"/>
        </w:rPr>
        <w:t>5</w:t>
      </w:r>
      <w:r w:rsidRPr="00B6320F">
        <w:rPr>
          <w:sz w:val="23"/>
          <w:szCs w:val="23"/>
        </w:rPr>
        <w:t xml:space="preserve">. </w:t>
      </w:r>
      <w:r w:rsidR="00D70EC8" w:rsidRPr="00B6320F">
        <w:rPr>
          <w:sz w:val="23"/>
          <w:szCs w:val="23"/>
        </w:rPr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14:paraId="7552D463" w14:textId="77777777" w:rsidR="00D70EC8" w:rsidRPr="00B6320F" w:rsidRDefault="00D70EC8" w:rsidP="00D70EC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- аварии (в течение 2 (двух) часов);</w:t>
      </w:r>
    </w:p>
    <w:p w14:paraId="05AAD527" w14:textId="77777777" w:rsidR="00D70EC8" w:rsidRPr="00B6320F" w:rsidRDefault="00D70EC8" w:rsidP="00D70EC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- несчастные случаи (в течение 2 (двух) часов);</w:t>
      </w:r>
    </w:p>
    <w:p w14:paraId="05BFEBC0" w14:textId="77777777" w:rsidR="00D70EC8" w:rsidRPr="00B6320F" w:rsidRDefault="00D70EC8" w:rsidP="00D70EC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- хищения и иные противоправные действия (в течение 24 (двадцати четырех) часов);</w:t>
      </w:r>
    </w:p>
    <w:p w14:paraId="2EC3C92B" w14:textId="77777777" w:rsidR="00D70EC8" w:rsidRPr="00B6320F" w:rsidRDefault="00D70EC8" w:rsidP="00D70EC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14:paraId="280934BD" w14:textId="77777777" w:rsidR="00D70EC8" w:rsidRPr="00B6320F" w:rsidRDefault="00D70EC8" w:rsidP="00D70EC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- 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Сторон и обязательств Сторон по Договору (в течение 24 (двадцати четырех) часов).</w:t>
      </w:r>
    </w:p>
    <w:p w14:paraId="709E644A" w14:textId="1F4C774F" w:rsidR="00D70EC8" w:rsidRPr="00B6320F" w:rsidRDefault="00D70EC8" w:rsidP="00D70EC8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5.1.2</w:t>
      </w:r>
      <w:r w:rsidR="00FF31F7">
        <w:rPr>
          <w:sz w:val="23"/>
          <w:szCs w:val="23"/>
        </w:rPr>
        <w:t>6</w:t>
      </w:r>
      <w:r w:rsidRPr="00B6320F">
        <w:rPr>
          <w:sz w:val="23"/>
          <w:szCs w:val="23"/>
        </w:rPr>
        <w:t>.</w:t>
      </w:r>
      <w:r w:rsidRPr="00B6320F">
        <w:rPr>
          <w:sz w:val="23"/>
          <w:szCs w:val="23"/>
        </w:rPr>
        <w:tab/>
      </w:r>
      <w:r w:rsidR="00B6320F" w:rsidRPr="00B6320F">
        <w:rPr>
          <w:sz w:val="23"/>
          <w:szCs w:val="23"/>
        </w:rPr>
        <w:t>Принимает меры к исключению случаев употребления на строительной площадке алкогольных, наркотических или иных токсических веществ, а также случаев появления на строительной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 строительной площадке алкогольных, наркотических или иных токсических веществ, а также появления на строительной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</w:t>
      </w:r>
    </w:p>
    <w:p w14:paraId="6F8BB48D" w14:textId="68F36EC8" w:rsidR="006D5025" w:rsidRPr="00B6320F" w:rsidRDefault="006D5025" w:rsidP="006D5025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5.1.2</w:t>
      </w:r>
      <w:r w:rsidR="00FF31F7">
        <w:rPr>
          <w:sz w:val="23"/>
          <w:szCs w:val="23"/>
        </w:rPr>
        <w:t>7</w:t>
      </w:r>
      <w:r w:rsidRPr="00B6320F">
        <w:rPr>
          <w:sz w:val="23"/>
          <w:szCs w:val="23"/>
        </w:rPr>
        <w:t>.</w:t>
      </w:r>
      <w:r w:rsidRPr="00B6320F">
        <w:rPr>
          <w:sz w:val="23"/>
          <w:szCs w:val="23"/>
        </w:rPr>
        <w:tab/>
      </w:r>
      <w:r w:rsidR="00B6320F" w:rsidRPr="00B6320F">
        <w:rPr>
          <w:sz w:val="23"/>
          <w:szCs w:val="23"/>
        </w:rPr>
        <w:t>Не допускает к работе иностранных граждан, не имеющих регистрации и выданного в установленном порядке разрешения.</w:t>
      </w:r>
    </w:p>
    <w:p w14:paraId="5D9A747D" w14:textId="0B086A13" w:rsidR="006D5025" w:rsidRPr="00B6320F" w:rsidRDefault="006D5025" w:rsidP="006D5025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5.1.2</w:t>
      </w:r>
      <w:r w:rsidR="00FF31F7">
        <w:rPr>
          <w:sz w:val="23"/>
          <w:szCs w:val="23"/>
        </w:rPr>
        <w:t>8</w:t>
      </w:r>
      <w:r w:rsidRPr="00B6320F">
        <w:rPr>
          <w:sz w:val="23"/>
          <w:szCs w:val="23"/>
        </w:rPr>
        <w:t>.</w:t>
      </w:r>
      <w:r w:rsidRPr="00B6320F">
        <w:rPr>
          <w:sz w:val="23"/>
          <w:szCs w:val="23"/>
        </w:rPr>
        <w:tab/>
      </w:r>
      <w:r w:rsidR="00B6320F" w:rsidRPr="00B6320F">
        <w:rPr>
          <w:sz w:val="23"/>
          <w:szCs w:val="23"/>
        </w:rPr>
        <w:t>Гарантирует, что все его работники прошли соответствующий медицинский осмотр и не имеют противопоказаний по состоянию здоровья для выполнения работ по Договору, прошли обучение в области безопасности и охраны труда и пожарной безопасности, а также прошли необходимое обучение и имеют соответствующие квалификационные удостоверения, необходимые для данной профессии и определенных видов работ.</w:t>
      </w:r>
    </w:p>
    <w:p w14:paraId="6DA66857" w14:textId="329D6579" w:rsidR="0013696A" w:rsidRPr="00B6320F" w:rsidRDefault="0013696A" w:rsidP="0013696A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5.1.2</w:t>
      </w:r>
      <w:r w:rsidR="00FF31F7">
        <w:rPr>
          <w:sz w:val="23"/>
          <w:szCs w:val="23"/>
        </w:rPr>
        <w:t>9</w:t>
      </w:r>
      <w:r w:rsidRPr="00B6320F">
        <w:rPr>
          <w:sz w:val="23"/>
          <w:szCs w:val="23"/>
        </w:rPr>
        <w:t xml:space="preserve">. </w:t>
      </w:r>
      <w:r w:rsidR="00AD071A">
        <w:rPr>
          <w:sz w:val="23"/>
          <w:szCs w:val="23"/>
        </w:rPr>
        <w:t xml:space="preserve">Устанавливает </w:t>
      </w:r>
      <w:r w:rsidR="00AD071A" w:rsidRPr="00E34128">
        <w:rPr>
          <w:sz w:val="23"/>
          <w:szCs w:val="23"/>
        </w:rPr>
        <w:t>Гарантийный срок на выполненные работы и запасные части</w:t>
      </w:r>
      <w:r w:rsidR="00AD071A">
        <w:rPr>
          <w:sz w:val="23"/>
          <w:szCs w:val="23"/>
        </w:rPr>
        <w:t xml:space="preserve"> (в случае их использования)</w:t>
      </w:r>
      <w:r w:rsidR="00AD071A" w:rsidRPr="00E34128">
        <w:rPr>
          <w:sz w:val="23"/>
          <w:szCs w:val="23"/>
        </w:rPr>
        <w:t xml:space="preserve"> после ремонта, при условии соблюдения Заказчиком правил эксплуатации, в течение </w:t>
      </w:r>
      <w:r w:rsidR="00AD071A" w:rsidRPr="00075718">
        <w:rPr>
          <w:sz w:val="23"/>
          <w:szCs w:val="23"/>
        </w:rPr>
        <w:t>24 (Двадцати четырех) месяцев с даты подписания Сторонами Актов рабочей комиссии о приемке законченного ремонтом объекта (произвольная форма).</w:t>
      </w:r>
    </w:p>
    <w:p w14:paraId="103BBE32" w14:textId="63CA93BB" w:rsidR="00F21194" w:rsidRDefault="00E34128" w:rsidP="004B1CBD">
      <w:pPr>
        <w:suppressAutoHyphens/>
        <w:jc w:val="both"/>
        <w:rPr>
          <w:sz w:val="23"/>
          <w:szCs w:val="23"/>
        </w:rPr>
      </w:pPr>
      <w:r w:rsidRPr="005B1F2E">
        <w:rPr>
          <w:sz w:val="23"/>
          <w:szCs w:val="23"/>
        </w:rPr>
        <w:t>5.1.</w:t>
      </w:r>
      <w:r w:rsidR="00AD071A">
        <w:rPr>
          <w:sz w:val="23"/>
          <w:szCs w:val="23"/>
        </w:rPr>
        <w:t>3</w:t>
      </w:r>
      <w:r w:rsidR="00F21194">
        <w:rPr>
          <w:sz w:val="23"/>
          <w:szCs w:val="23"/>
        </w:rPr>
        <w:t>0</w:t>
      </w:r>
      <w:r w:rsidRPr="005B1F2E">
        <w:rPr>
          <w:sz w:val="23"/>
          <w:szCs w:val="23"/>
        </w:rPr>
        <w:t>.</w:t>
      </w:r>
      <w:r w:rsidR="004B1CBD" w:rsidRPr="00741676">
        <w:rPr>
          <w:sz w:val="23"/>
          <w:szCs w:val="23"/>
        </w:rPr>
        <w:t xml:space="preserve"> </w:t>
      </w:r>
      <w:r w:rsidR="00F21194" w:rsidRPr="00271BF0">
        <w:rPr>
          <w:sz w:val="23"/>
          <w:szCs w:val="23"/>
        </w:rPr>
        <w:t>По завершению работ должен предоставить Заказчику на бумажном носителе в количестве - 1-го экземпляра</w:t>
      </w:r>
      <w:r w:rsidR="00F21194">
        <w:rPr>
          <w:sz w:val="23"/>
          <w:szCs w:val="23"/>
        </w:rPr>
        <w:t>:</w:t>
      </w:r>
    </w:p>
    <w:p w14:paraId="188AC80A" w14:textId="77777777" w:rsidR="00F21194" w:rsidRDefault="00F21194" w:rsidP="004B1CBD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271BF0">
        <w:rPr>
          <w:sz w:val="23"/>
          <w:szCs w:val="23"/>
        </w:rPr>
        <w:t xml:space="preserve">исполнительные схемы; </w:t>
      </w:r>
    </w:p>
    <w:p w14:paraId="731154A9" w14:textId="77777777" w:rsidR="00F21194" w:rsidRDefault="00F21194" w:rsidP="004B1CBD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271BF0">
        <w:rPr>
          <w:sz w:val="23"/>
          <w:szCs w:val="23"/>
        </w:rPr>
        <w:t xml:space="preserve">акт скрытых работ с фотофиксацией (при обнаружении скрытых работ); </w:t>
      </w:r>
    </w:p>
    <w:p w14:paraId="2B2BFF0D" w14:textId="7426E69C" w:rsidR="004B1CBD" w:rsidRDefault="00F21194" w:rsidP="004B1CBD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271BF0">
        <w:rPr>
          <w:sz w:val="23"/>
          <w:szCs w:val="23"/>
        </w:rPr>
        <w:t>сертификаты на материалы (заверенные копии).</w:t>
      </w:r>
    </w:p>
    <w:p w14:paraId="4A623CDB" w14:textId="251E4D24" w:rsidR="00F21194" w:rsidRPr="00B6320F" w:rsidRDefault="00F21194" w:rsidP="00F21194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</w:t>
      </w:r>
      <w:r>
        <w:rPr>
          <w:sz w:val="23"/>
          <w:szCs w:val="23"/>
        </w:rPr>
        <w:t>31</w:t>
      </w:r>
      <w:r w:rsidRPr="00B6320F">
        <w:rPr>
          <w:sz w:val="23"/>
          <w:szCs w:val="23"/>
        </w:rPr>
        <w:t>. Все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обязанности, по ведению которой, возлагается действующим законодательством Российской Федерации на Подрядчика.</w:t>
      </w:r>
    </w:p>
    <w:p w14:paraId="35C571B4" w14:textId="77777777" w:rsidR="00F21194" w:rsidRPr="00B6320F" w:rsidRDefault="00F21194" w:rsidP="00F21194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</w:t>
      </w:r>
    </w:p>
    <w:p w14:paraId="09084196" w14:textId="51063BDF" w:rsidR="00F21194" w:rsidRDefault="00F21194" w:rsidP="00F21194">
      <w:pPr>
        <w:jc w:val="both"/>
        <w:rPr>
          <w:sz w:val="23"/>
          <w:szCs w:val="23"/>
        </w:rPr>
      </w:pPr>
      <w:r w:rsidRPr="00B6320F">
        <w:rPr>
          <w:sz w:val="23"/>
          <w:szCs w:val="23"/>
        </w:rPr>
        <w:t>5.1.3</w:t>
      </w:r>
      <w:r>
        <w:rPr>
          <w:sz w:val="23"/>
          <w:szCs w:val="23"/>
        </w:rPr>
        <w:t>2</w:t>
      </w:r>
      <w:r w:rsidRPr="00B6320F">
        <w:rPr>
          <w:sz w:val="23"/>
          <w:szCs w:val="23"/>
        </w:rPr>
        <w:t>.</w:t>
      </w:r>
      <w:r w:rsidRPr="00B6320F">
        <w:rPr>
          <w:sz w:val="23"/>
          <w:szCs w:val="23"/>
        </w:rPr>
        <w:tab/>
      </w:r>
      <w:r w:rsidRPr="001A5734">
        <w:rPr>
          <w:spacing w:val="-4"/>
          <w:sz w:val="23"/>
          <w:szCs w:val="23"/>
        </w:rPr>
        <w:t xml:space="preserve">Обязуется защищать, освобождать от ответственности и ограждать Заказчика от каких-либо претензий и/или исков третьих лиц от любых обязательств, убытков, штрафов и взысканий, которые могут возникнуть в связи с ненадлежащим исполнением </w:t>
      </w:r>
      <w:r w:rsidRPr="00075718">
        <w:rPr>
          <w:spacing w:val="-4"/>
          <w:sz w:val="23"/>
          <w:szCs w:val="23"/>
        </w:rPr>
        <w:t xml:space="preserve">Подрядчика </w:t>
      </w:r>
      <w:r w:rsidRPr="001A5734">
        <w:rPr>
          <w:spacing w:val="-4"/>
          <w:sz w:val="23"/>
          <w:szCs w:val="23"/>
        </w:rPr>
        <w:t xml:space="preserve">Договора, а также нарушением </w:t>
      </w:r>
      <w:r w:rsidR="00732AEA" w:rsidRPr="00732AEA">
        <w:rPr>
          <w:spacing w:val="-4"/>
          <w:sz w:val="23"/>
          <w:szCs w:val="23"/>
        </w:rPr>
        <w:t>Подрядчик</w:t>
      </w:r>
      <w:r w:rsidR="00732AEA">
        <w:rPr>
          <w:spacing w:val="-4"/>
          <w:sz w:val="23"/>
          <w:szCs w:val="23"/>
        </w:rPr>
        <w:t>ом</w:t>
      </w:r>
      <w:r w:rsidR="00732AEA" w:rsidRPr="00732AEA">
        <w:rPr>
          <w:spacing w:val="-4"/>
          <w:sz w:val="23"/>
          <w:szCs w:val="23"/>
        </w:rPr>
        <w:t xml:space="preserve"> </w:t>
      </w:r>
      <w:r w:rsidRPr="001A5734">
        <w:rPr>
          <w:spacing w:val="-4"/>
          <w:sz w:val="23"/>
          <w:szCs w:val="23"/>
        </w:rPr>
        <w:t xml:space="preserve">действующего законодательства, с учетом прочих положений настоящего Договора. Кроме того, в случае предъявления к Заказчику каких-либо претензий и/или исков, возникших в связи с исполнением </w:t>
      </w:r>
      <w:r w:rsidRPr="00075718">
        <w:rPr>
          <w:spacing w:val="-4"/>
          <w:sz w:val="23"/>
          <w:szCs w:val="23"/>
        </w:rPr>
        <w:t>Подрядчик</w:t>
      </w:r>
      <w:r>
        <w:rPr>
          <w:spacing w:val="-4"/>
          <w:sz w:val="23"/>
          <w:szCs w:val="23"/>
        </w:rPr>
        <w:t>ом</w:t>
      </w:r>
      <w:r w:rsidRPr="00075718">
        <w:rPr>
          <w:spacing w:val="-4"/>
          <w:sz w:val="23"/>
          <w:szCs w:val="23"/>
        </w:rPr>
        <w:t xml:space="preserve"> </w:t>
      </w:r>
      <w:r w:rsidRPr="001A5734">
        <w:rPr>
          <w:spacing w:val="-4"/>
          <w:sz w:val="23"/>
          <w:szCs w:val="23"/>
        </w:rPr>
        <w:t xml:space="preserve">Договора, </w:t>
      </w:r>
      <w:r w:rsidRPr="00075718">
        <w:rPr>
          <w:spacing w:val="-4"/>
          <w:sz w:val="23"/>
          <w:szCs w:val="23"/>
        </w:rPr>
        <w:t xml:space="preserve">Подрядчик </w:t>
      </w:r>
      <w:r w:rsidRPr="001A5734">
        <w:rPr>
          <w:spacing w:val="-4"/>
          <w:sz w:val="23"/>
          <w:szCs w:val="23"/>
        </w:rPr>
        <w:t>обязан по первому требованию предоставить Заказчику всю необходимую информацию и документацию, связанную с предметом указанных претензий или исков, а также выступить на стороне Заказчика в разбирательствах таких претензий и исков.</w:t>
      </w:r>
    </w:p>
    <w:p w14:paraId="04A025E2" w14:textId="79350FBB" w:rsidR="00490E2D" w:rsidRPr="00741676" w:rsidRDefault="000F032E" w:rsidP="00741676">
      <w:pPr>
        <w:suppressAutoHyphens/>
        <w:jc w:val="both"/>
        <w:rPr>
          <w:b/>
          <w:sz w:val="23"/>
          <w:szCs w:val="23"/>
        </w:rPr>
      </w:pPr>
      <w:r w:rsidRPr="00741676">
        <w:rPr>
          <w:b/>
          <w:sz w:val="23"/>
          <w:szCs w:val="23"/>
        </w:rPr>
        <w:t>5</w:t>
      </w:r>
      <w:r w:rsidR="00703596" w:rsidRPr="00741676">
        <w:rPr>
          <w:b/>
          <w:sz w:val="23"/>
          <w:szCs w:val="23"/>
        </w:rPr>
        <w:t>.2. Для выполнения своих обязательств Заказчик:</w:t>
      </w:r>
    </w:p>
    <w:p w14:paraId="0ED9F82A" w14:textId="45552E5E" w:rsidR="00063C42" w:rsidRPr="0011706F" w:rsidRDefault="00063C42" w:rsidP="00FE615E">
      <w:pPr>
        <w:tabs>
          <w:tab w:val="left" w:pos="2835"/>
        </w:tabs>
        <w:suppressAutoHyphens/>
        <w:jc w:val="both"/>
        <w:rPr>
          <w:sz w:val="23"/>
          <w:szCs w:val="23"/>
        </w:rPr>
      </w:pPr>
      <w:r w:rsidRPr="0011706F">
        <w:rPr>
          <w:sz w:val="23"/>
          <w:szCs w:val="23"/>
        </w:rPr>
        <w:t>5.2.1.</w:t>
      </w:r>
      <w:r w:rsidR="004B1CBD">
        <w:rPr>
          <w:sz w:val="23"/>
          <w:szCs w:val="23"/>
        </w:rPr>
        <w:t xml:space="preserve"> </w:t>
      </w:r>
      <w:r w:rsidR="00582060">
        <w:rPr>
          <w:sz w:val="23"/>
          <w:szCs w:val="23"/>
        </w:rPr>
        <w:t>О</w:t>
      </w:r>
      <w:r w:rsidRPr="0011706F">
        <w:rPr>
          <w:sz w:val="23"/>
          <w:szCs w:val="23"/>
        </w:rPr>
        <w:t xml:space="preserve">бязуется принять и оплатить </w:t>
      </w:r>
      <w:r w:rsidR="00F27251">
        <w:rPr>
          <w:sz w:val="23"/>
          <w:szCs w:val="23"/>
        </w:rPr>
        <w:t xml:space="preserve">качественно и своевременно </w:t>
      </w:r>
      <w:r w:rsidR="008B46B3">
        <w:rPr>
          <w:sz w:val="23"/>
          <w:szCs w:val="23"/>
        </w:rPr>
        <w:t>выполненные</w:t>
      </w:r>
      <w:r w:rsidRPr="0011706F">
        <w:rPr>
          <w:sz w:val="23"/>
          <w:szCs w:val="23"/>
        </w:rPr>
        <w:t xml:space="preserve"> </w:t>
      </w:r>
      <w:r w:rsidR="00F21194">
        <w:rPr>
          <w:sz w:val="23"/>
          <w:szCs w:val="23"/>
        </w:rPr>
        <w:t>Подрядчиком</w:t>
      </w:r>
      <w:r w:rsidRPr="0011706F">
        <w:rPr>
          <w:sz w:val="23"/>
          <w:szCs w:val="23"/>
        </w:rPr>
        <w:t xml:space="preserve"> </w:t>
      </w:r>
      <w:r w:rsidR="008B46B3">
        <w:rPr>
          <w:sz w:val="23"/>
          <w:szCs w:val="23"/>
        </w:rPr>
        <w:t>Работы</w:t>
      </w:r>
      <w:r w:rsidRPr="0011706F">
        <w:rPr>
          <w:sz w:val="23"/>
          <w:szCs w:val="23"/>
        </w:rPr>
        <w:t xml:space="preserve"> на условиях, предусмотренных настоящим </w:t>
      </w:r>
      <w:r w:rsidR="00F27251">
        <w:rPr>
          <w:sz w:val="23"/>
          <w:szCs w:val="23"/>
        </w:rPr>
        <w:t>Д</w:t>
      </w:r>
      <w:r w:rsidRPr="0011706F">
        <w:rPr>
          <w:sz w:val="23"/>
          <w:szCs w:val="23"/>
        </w:rPr>
        <w:t>оговором.</w:t>
      </w:r>
    </w:p>
    <w:p w14:paraId="5B122B6A" w14:textId="1216246F" w:rsidR="00063C42" w:rsidRPr="00FA6613" w:rsidRDefault="00063C42" w:rsidP="00FE615E">
      <w:pPr>
        <w:suppressAutoHyphens/>
        <w:jc w:val="both"/>
        <w:rPr>
          <w:sz w:val="23"/>
          <w:szCs w:val="23"/>
        </w:rPr>
      </w:pPr>
      <w:r w:rsidRPr="0011706F">
        <w:rPr>
          <w:sz w:val="23"/>
          <w:szCs w:val="23"/>
        </w:rPr>
        <w:t>5.2.2.</w:t>
      </w:r>
      <w:r w:rsidR="004B1CBD" w:rsidRPr="004B1CBD">
        <w:rPr>
          <w:sz w:val="23"/>
          <w:szCs w:val="23"/>
        </w:rPr>
        <w:t xml:space="preserve"> </w:t>
      </w:r>
      <w:r w:rsidR="004B1CBD" w:rsidRPr="00FA6613">
        <w:rPr>
          <w:sz w:val="23"/>
          <w:szCs w:val="23"/>
        </w:rPr>
        <w:t xml:space="preserve">В течение </w:t>
      </w:r>
      <w:r w:rsidR="00414A6D">
        <w:rPr>
          <w:sz w:val="23"/>
          <w:szCs w:val="23"/>
        </w:rPr>
        <w:t>1</w:t>
      </w:r>
      <w:r w:rsidR="004B1CBD" w:rsidRPr="00FA6613">
        <w:rPr>
          <w:sz w:val="23"/>
          <w:szCs w:val="23"/>
        </w:rPr>
        <w:t xml:space="preserve"> (</w:t>
      </w:r>
      <w:r w:rsidR="00414A6D">
        <w:rPr>
          <w:sz w:val="23"/>
          <w:szCs w:val="23"/>
        </w:rPr>
        <w:t>одного</w:t>
      </w:r>
      <w:r w:rsidR="004B1CBD" w:rsidRPr="00FA6613">
        <w:rPr>
          <w:sz w:val="23"/>
          <w:szCs w:val="23"/>
        </w:rPr>
        <w:t>) рабоч</w:t>
      </w:r>
      <w:r w:rsidR="00414A6D">
        <w:rPr>
          <w:sz w:val="23"/>
          <w:szCs w:val="23"/>
        </w:rPr>
        <w:t>его</w:t>
      </w:r>
      <w:r w:rsidR="004B1CBD" w:rsidRPr="00FA6613">
        <w:rPr>
          <w:sz w:val="23"/>
          <w:szCs w:val="23"/>
        </w:rPr>
        <w:t xml:space="preserve"> дн</w:t>
      </w:r>
      <w:r w:rsidR="00414A6D">
        <w:rPr>
          <w:sz w:val="23"/>
          <w:szCs w:val="23"/>
        </w:rPr>
        <w:t>я</w:t>
      </w:r>
      <w:r w:rsidR="004B1CBD" w:rsidRPr="00FA6613">
        <w:rPr>
          <w:sz w:val="23"/>
          <w:szCs w:val="23"/>
        </w:rPr>
        <w:t>, следующ</w:t>
      </w:r>
      <w:r w:rsidR="00414A6D">
        <w:rPr>
          <w:sz w:val="23"/>
          <w:szCs w:val="23"/>
        </w:rPr>
        <w:t>его</w:t>
      </w:r>
      <w:r w:rsidR="004B1CBD" w:rsidRPr="00FA6613">
        <w:rPr>
          <w:sz w:val="23"/>
          <w:szCs w:val="23"/>
        </w:rPr>
        <w:t xml:space="preserve"> за датой вступления </w:t>
      </w:r>
      <w:r w:rsidR="004B1CBD">
        <w:rPr>
          <w:sz w:val="23"/>
          <w:szCs w:val="23"/>
        </w:rPr>
        <w:t>Д</w:t>
      </w:r>
      <w:r w:rsidR="004B1CBD" w:rsidRPr="00FA6613">
        <w:rPr>
          <w:sz w:val="23"/>
          <w:szCs w:val="23"/>
        </w:rPr>
        <w:t xml:space="preserve">оговора в силу, назначает уполномоченного представителя Заказчика и сообщает об этом </w:t>
      </w:r>
      <w:r w:rsidR="00F21194">
        <w:rPr>
          <w:sz w:val="23"/>
          <w:szCs w:val="23"/>
        </w:rPr>
        <w:t>Подрядчику</w:t>
      </w:r>
      <w:r w:rsidR="004B1CBD" w:rsidRPr="00FA6613">
        <w:rPr>
          <w:sz w:val="23"/>
          <w:szCs w:val="23"/>
        </w:rPr>
        <w:t>.</w:t>
      </w:r>
    </w:p>
    <w:p w14:paraId="53B8D540" w14:textId="74C1F4AA" w:rsidR="00F21194" w:rsidRPr="00F21194" w:rsidRDefault="00063C42" w:rsidP="00F21194">
      <w:pPr>
        <w:suppressAutoHyphens/>
        <w:jc w:val="both"/>
        <w:rPr>
          <w:sz w:val="23"/>
          <w:szCs w:val="23"/>
        </w:rPr>
      </w:pPr>
      <w:r w:rsidRPr="00FA6613">
        <w:rPr>
          <w:sz w:val="23"/>
          <w:szCs w:val="23"/>
        </w:rPr>
        <w:lastRenderedPageBreak/>
        <w:t xml:space="preserve">5.2.3. </w:t>
      </w:r>
      <w:r w:rsidR="00F21194" w:rsidRPr="00F21194">
        <w:rPr>
          <w:sz w:val="23"/>
          <w:szCs w:val="23"/>
        </w:rPr>
        <w:tab/>
        <w:t xml:space="preserve">Передает Подрядчику на период выполнения работ по акту, подписанному Сторонами, площадку, пригодную для выполнения работ, оговоренных в п.1.1. настоящего </w:t>
      </w:r>
      <w:r w:rsidR="00582060">
        <w:rPr>
          <w:sz w:val="23"/>
          <w:szCs w:val="23"/>
        </w:rPr>
        <w:t>Д</w:t>
      </w:r>
      <w:r w:rsidR="00F21194" w:rsidRPr="00F21194">
        <w:rPr>
          <w:sz w:val="23"/>
          <w:szCs w:val="23"/>
        </w:rPr>
        <w:t>оговора, за 5 (пять) рабочих дней до начала выполнения работ.</w:t>
      </w:r>
    </w:p>
    <w:p w14:paraId="74D9DB74" w14:textId="77777777" w:rsidR="00F21194" w:rsidRPr="00F21194" w:rsidRDefault="00F21194" w:rsidP="00F21194">
      <w:pPr>
        <w:suppressAutoHyphens/>
        <w:jc w:val="both"/>
        <w:rPr>
          <w:sz w:val="23"/>
          <w:szCs w:val="23"/>
        </w:rPr>
      </w:pPr>
      <w:r w:rsidRPr="00F21194">
        <w:rPr>
          <w:sz w:val="23"/>
          <w:szCs w:val="23"/>
        </w:rPr>
        <w:t>5.2.2.</w:t>
      </w:r>
      <w:r w:rsidRPr="00F21194">
        <w:rPr>
          <w:sz w:val="23"/>
          <w:szCs w:val="23"/>
        </w:rPr>
        <w:tab/>
        <w:t>Передает Подрядчику за 10 (десять) дней до начала выполнения работ, утвержденную сметную документацию.</w:t>
      </w:r>
    </w:p>
    <w:p w14:paraId="64C4DDDC" w14:textId="0722B41A" w:rsidR="00F21194" w:rsidRPr="00275BF5" w:rsidRDefault="00F21194" w:rsidP="00F21194">
      <w:pPr>
        <w:suppressAutoHyphens/>
        <w:jc w:val="both"/>
        <w:rPr>
          <w:sz w:val="23"/>
          <w:szCs w:val="23"/>
        </w:rPr>
      </w:pPr>
      <w:r w:rsidRPr="00275BF5">
        <w:rPr>
          <w:sz w:val="23"/>
          <w:szCs w:val="23"/>
        </w:rPr>
        <w:t>5.2.3.</w:t>
      </w:r>
      <w:r w:rsidRPr="00275BF5">
        <w:rPr>
          <w:sz w:val="23"/>
          <w:szCs w:val="23"/>
        </w:rPr>
        <w:tab/>
        <w:t>Передает Подрядчику Стандарт АО «Черногорэнерго» в области промышленной и пожарной безопасности, охраны труда и охраны окружающей среды по Акту приема-передачи нормативных документов Заказчика (Приложение №</w:t>
      </w:r>
      <w:r w:rsidR="00275BF5" w:rsidRPr="00275BF5">
        <w:rPr>
          <w:sz w:val="23"/>
          <w:szCs w:val="23"/>
        </w:rPr>
        <w:t xml:space="preserve"> 6</w:t>
      </w:r>
      <w:r w:rsidRPr="00275BF5">
        <w:rPr>
          <w:sz w:val="23"/>
          <w:szCs w:val="23"/>
        </w:rPr>
        <w:t xml:space="preserve"> к настоящему договору).</w:t>
      </w:r>
    </w:p>
    <w:p w14:paraId="6F803056" w14:textId="77777777" w:rsidR="00F21194" w:rsidRPr="00F21194" w:rsidRDefault="00F21194" w:rsidP="00F21194">
      <w:pPr>
        <w:suppressAutoHyphens/>
        <w:jc w:val="both"/>
        <w:rPr>
          <w:sz w:val="23"/>
          <w:szCs w:val="23"/>
        </w:rPr>
      </w:pPr>
      <w:r w:rsidRPr="00275BF5">
        <w:rPr>
          <w:sz w:val="23"/>
          <w:szCs w:val="23"/>
        </w:rPr>
        <w:t>5.2.4.</w:t>
      </w:r>
      <w:r w:rsidRPr="00275BF5">
        <w:rPr>
          <w:sz w:val="23"/>
          <w:szCs w:val="23"/>
        </w:rPr>
        <w:tab/>
        <w:t>Обеспечивает проведение вводных инструктажей по охране труда и пожарной безопасности в отделе охраны труда и промышленной безопасности</w:t>
      </w:r>
      <w:r w:rsidRPr="00F21194">
        <w:rPr>
          <w:sz w:val="23"/>
          <w:szCs w:val="23"/>
        </w:rPr>
        <w:t xml:space="preserve">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Заказчика.</w:t>
      </w:r>
    </w:p>
    <w:p w14:paraId="7EC54027" w14:textId="5E3F2644" w:rsidR="00F21194" w:rsidRDefault="00F21194" w:rsidP="00F21194">
      <w:pPr>
        <w:suppressAutoHyphens/>
        <w:jc w:val="both"/>
        <w:rPr>
          <w:sz w:val="23"/>
          <w:szCs w:val="23"/>
        </w:rPr>
      </w:pPr>
      <w:r w:rsidRPr="00F21194">
        <w:rPr>
          <w:sz w:val="23"/>
          <w:szCs w:val="23"/>
        </w:rPr>
        <w:t>5.2.5.</w:t>
      </w:r>
      <w:r w:rsidRPr="00F21194">
        <w:rPr>
          <w:sz w:val="23"/>
          <w:szCs w:val="23"/>
        </w:rPr>
        <w:tab/>
        <w:t>В течение 5</w:t>
      </w:r>
      <w:r w:rsidR="00582060">
        <w:rPr>
          <w:sz w:val="23"/>
          <w:szCs w:val="23"/>
        </w:rPr>
        <w:t xml:space="preserve"> </w:t>
      </w:r>
      <w:r w:rsidRPr="00F21194">
        <w:rPr>
          <w:sz w:val="23"/>
          <w:szCs w:val="23"/>
        </w:rPr>
        <w:t xml:space="preserve">(пяти) рабочих дней рассматривает замечания Подрядчика по сметной документации </w:t>
      </w:r>
      <w:r w:rsidR="00582060">
        <w:rPr>
          <w:sz w:val="23"/>
          <w:szCs w:val="23"/>
        </w:rPr>
        <w:t xml:space="preserve">(при их наличии) </w:t>
      </w:r>
      <w:r w:rsidRPr="00F21194">
        <w:rPr>
          <w:sz w:val="23"/>
          <w:szCs w:val="23"/>
        </w:rPr>
        <w:t>и о принятых решениях сообщает Подрядчику.</w:t>
      </w:r>
    </w:p>
    <w:p w14:paraId="22F54AC9" w14:textId="26D6F246" w:rsidR="00F21194" w:rsidRDefault="00582060" w:rsidP="00FE615E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5.2.6. </w:t>
      </w:r>
      <w:r w:rsidRPr="00582060">
        <w:rPr>
          <w:sz w:val="23"/>
          <w:szCs w:val="23"/>
        </w:rPr>
        <w:t>Организует работу приемочной комиссии по приемке объекта в эксплуатацию в течение 5 (пяти) рабочих дней с момента получения письменного уведомления от Подрядчика о готовности объекта и получения комплекта исполнительной документации в полном объеме в соответствии с пп. 5.1.</w:t>
      </w:r>
      <w:r>
        <w:rPr>
          <w:sz w:val="23"/>
          <w:szCs w:val="23"/>
        </w:rPr>
        <w:t>30</w:t>
      </w:r>
      <w:r w:rsidRPr="00582060">
        <w:rPr>
          <w:sz w:val="23"/>
          <w:szCs w:val="23"/>
        </w:rPr>
        <w:t xml:space="preserve">. настоящего </w:t>
      </w:r>
      <w:r>
        <w:rPr>
          <w:sz w:val="23"/>
          <w:szCs w:val="23"/>
        </w:rPr>
        <w:t>Д</w:t>
      </w:r>
      <w:r w:rsidRPr="00582060">
        <w:rPr>
          <w:sz w:val="23"/>
          <w:szCs w:val="23"/>
        </w:rPr>
        <w:t>оговора.</w:t>
      </w:r>
    </w:p>
    <w:p w14:paraId="63185846" w14:textId="43F754AB" w:rsidR="00063C42" w:rsidRPr="00FA6613" w:rsidRDefault="00582060" w:rsidP="00FE615E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5.2.7. О</w:t>
      </w:r>
      <w:r w:rsidR="004B1CBD" w:rsidRPr="00FA6613">
        <w:rPr>
          <w:sz w:val="23"/>
          <w:szCs w:val="23"/>
        </w:rPr>
        <w:t xml:space="preserve">ставляет за собой право уменьшить или увеличить объемы </w:t>
      </w:r>
      <w:r w:rsidR="008B46B3">
        <w:rPr>
          <w:sz w:val="23"/>
          <w:szCs w:val="23"/>
        </w:rPr>
        <w:t>Работ</w:t>
      </w:r>
      <w:r w:rsidR="004B1CBD" w:rsidRPr="00FA6613">
        <w:rPr>
          <w:sz w:val="23"/>
          <w:szCs w:val="23"/>
        </w:rPr>
        <w:t xml:space="preserve"> по настоящему</w:t>
      </w:r>
      <w:r w:rsidR="004B1CBD" w:rsidRPr="0011706F">
        <w:rPr>
          <w:sz w:val="23"/>
          <w:szCs w:val="23"/>
        </w:rPr>
        <w:t xml:space="preserve"> договору, предупредив </w:t>
      </w:r>
      <w:r w:rsidR="00F21194">
        <w:rPr>
          <w:sz w:val="23"/>
          <w:szCs w:val="23"/>
        </w:rPr>
        <w:t>Подрядчика</w:t>
      </w:r>
      <w:r w:rsidR="004B1CBD" w:rsidRPr="0011706F">
        <w:rPr>
          <w:sz w:val="23"/>
          <w:szCs w:val="23"/>
        </w:rPr>
        <w:t xml:space="preserve"> за </w:t>
      </w:r>
      <w:r w:rsidR="00726331">
        <w:rPr>
          <w:sz w:val="23"/>
          <w:szCs w:val="23"/>
        </w:rPr>
        <w:t>3</w:t>
      </w:r>
      <w:r w:rsidR="004B1CBD" w:rsidRPr="0011706F">
        <w:rPr>
          <w:sz w:val="23"/>
          <w:szCs w:val="23"/>
        </w:rPr>
        <w:t xml:space="preserve"> (</w:t>
      </w:r>
      <w:r w:rsidR="00726331">
        <w:rPr>
          <w:sz w:val="23"/>
          <w:szCs w:val="23"/>
        </w:rPr>
        <w:t>три</w:t>
      </w:r>
      <w:r w:rsidR="004B1CBD" w:rsidRPr="0011706F">
        <w:rPr>
          <w:sz w:val="23"/>
          <w:szCs w:val="23"/>
        </w:rPr>
        <w:t xml:space="preserve">) </w:t>
      </w:r>
      <w:r w:rsidR="0019426F">
        <w:rPr>
          <w:sz w:val="23"/>
          <w:szCs w:val="23"/>
        </w:rPr>
        <w:t xml:space="preserve">рабочих </w:t>
      </w:r>
      <w:r w:rsidR="004B1CBD" w:rsidRPr="0011706F">
        <w:rPr>
          <w:sz w:val="23"/>
          <w:szCs w:val="23"/>
        </w:rPr>
        <w:t>дн</w:t>
      </w:r>
      <w:r w:rsidR="00726331">
        <w:rPr>
          <w:sz w:val="23"/>
          <w:szCs w:val="23"/>
        </w:rPr>
        <w:t>я</w:t>
      </w:r>
      <w:r w:rsidR="004B1CBD" w:rsidRPr="0011706F">
        <w:rPr>
          <w:sz w:val="23"/>
          <w:szCs w:val="23"/>
        </w:rPr>
        <w:t>, оформив соответствующие изменения Дополнительным соглашением к настоящему договору.</w:t>
      </w:r>
    </w:p>
    <w:p w14:paraId="0556B4E9" w14:textId="4E91DC5F" w:rsidR="009608CA" w:rsidRDefault="00063C42" w:rsidP="00FE615E">
      <w:pPr>
        <w:suppressAutoHyphens/>
        <w:jc w:val="both"/>
        <w:rPr>
          <w:sz w:val="23"/>
          <w:szCs w:val="23"/>
        </w:rPr>
      </w:pPr>
      <w:r w:rsidRPr="00FA6613">
        <w:rPr>
          <w:sz w:val="23"/>
          <w:szCs w:val="23"/>
        </w:rPr>
        <w:t>5.2.</w:t>
      </w:r>
      <w:r w:rsidR="00582060">
        <w:rPr>
          <w:sz w:val="23"/>
          <w:szCs w:val="23"/>
        </w:rPr>
        <w:t>8</w:t>
      </w:r>
      <w:r w:rsidRPr="00FA6613">
        <w:rPr>
          <w:sz w:val="23"/>
          <w:szCs w:val="23"/>
        </w:rPr>
        <w:t xml:space="preserve">. </w:t>
      </w:r>
      <w:r w:rsidR="009608CA" w:rsidRPr="009608CA">
        <w:rPr>
          <w:sz w:val="23"/>
          <w:szCs w:val="23"/>
        </w:rPr>
        <w:t xml:space="preserve">Заказчик в любое время </w:t>
      </w:r>
      <w:r w:rsidR="009608CA">
        <w:rPr>
          <w:sz w:val="23"/>
          <w:szCs w:val="23"/>
        </w:rPr>
        <w:t xml:space="preserve">имеет право </w:t>
      </w:r>
      <w:r w:rsidR="009608CA" w:rsidRPr="009608CA">
        <w:rPr>
          <w:sz w:val="23"/>
          <w:szCs w:val="23"/>
        </w:rPr>
        <w:t>проверять и контролировать ход выполнения Работ, оценивать качество Работ, качество материалов, используемых при выполнении Работ</w:t>
      </w:r>
      <w:r w:rsidR="009608CA">
        <w:rPr>
          <w:sz w:val="23"/>
          <w:szCs w:val="23"/>
        </w:rPr>
        <w:t xml:space="preserve"> </w:t>
      </w:r>
      <w:r w:rsidR="00F21194">
        <w:rPr>
          <w:sz w:val="23"/>
          <w:szCs w:val="23"/>
        </w:rPr>
        <w:t>Подрядчиком</w:t>
      </w:r>
      <w:r w:rsidR="009608CA" w:rsidRPr="009608CA">
        <w:rPr>
          <w:sz w:val="23"/>
          <w:szCs w:val="23"/>
        </w:rPr>
        <w:t>.</w:t>
      </w:r>
    </w:p>
    <w:p w14:paraId="37FF5C4F" w14:textId="7203EFAF" w:rsidR="00063C42" w:rsidRPr="00FA6613" w:rsidRDefault="009608CA" w:rsidP="00FE615E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5.2.</w:t>
      </w:r>
      <w:r w:rsidR="00582060">
        <w:rPr>
          <w:sz w:val="23"/>
          <w:szCs w:val="23"/>
        </w:rPr>
        <w:t>9</w:t>
      </w:r>
      <w:r>
        <w:rPr>
          <w:sz w:val="23"/>
          <w:szCs w:val="23"/>
        </w:rPr>
        <w:t xml:space="preserve">. </w:t>
      </w:r>
      <w:r w:rsidR="004B1CBD" w:rsidRPr="0011706F">
        <w:rPr>
          <w:sz w:val="23"/>
          <w:szCs w:val="23"/>
        </w:rPr>
        <w:t xml:space="preserve">При выявлении Заказчиком обстоятельств, которые свидетельствуют о ненадлежащем выполнении </w:t>
      </w:r>
      <w:r w:rsidR="00732AEA" w:rsidRPr="00732AEA">
        <w:rPr>
          <w:sz w:val="23"/>
          <w:szCs w:val="23"/>
        </w:rPr>
        <w:t>Подрядчик</w:t>
      </w:r>
      <w:r w:rsidR="00732AEA">
        <w:rPr>
          <w:sz w:val="23"/>
          <w:szCs w:val="23"/>
        </w:rPr>
        <w:t>ом</w:t>
      </w:r>
      <w:r w:rsidR="00732AEA" w:rsidRPr="00732AEA">
        <w:rPr>
          <w:sz w:val="23"/>
          <w:szCs w:val="23"/>
        </w:rPr>
        <w:t xml:space="preserve"> </w:t>
      </w:r>
      <w:r w:rsidR="004B1CBD" w:rsidRPr="0011706F">
        <w:rPr>
          <w:sz w:val="23"/>
          <w:szCs w:val="23"/>
        </w:rPr>
        <w:t>условий настоящего Договора и</w:t>
      </w:r>
      <w:r w:rsidR="004B1CBD">
        <w:rPr>
          <w:sz w:val="23"/>
          <w:szCs w:val="23"/>
        </w:rPr>
        <w:t>,</w:t>
      </w:r>
      <w:r w:rsidR="004B1CBD" w:rsidRPr="0011706F">
        <w:rPr>
          <w:sz w:val="23"/>
          <w:szCs w:val="23"/>
        </w:rPr>
        <w:t xml:space="preserve"> которые были неизвестны Заказчику на момент подписания </w:t>
      </w:r>
      <w:r w:rsidR="002547E7" w:rsidRPr="00F1748C">
        <w:rPr>
          <w:sz w:val="23"/>
          <w:szCs w:val="23"/>
        </w:rPr>
        <w:t xml:space="preserve">Акта </w:t>
      </w:r>
      <w:r w:rsidR="008B46B3">
        <w:rPr>
          <w:sz w:val="23"/>
          <w:szCs w:val="23"/>
        </w:rPr>
        <w:t>выполненных работ</w:t>
      </w:r>
      <w:r w:rsidR="00400FFA">
        <w:rPr>
          <w:sz w:val="23"/>
          <w:szCs w:val="23"/>
        </w:rPr>
        <w:t>/УПД</w:t>
      </w:r>
      <w:r w:rsidR="004B1CBD" w:rsidRPr="00F1748C">
        <w:rPr>
          <w:sz w:val="23"/>
          <w:szCs w:val="23"/>
        </w:rPr>
        <w:t>,</w:t>
      </w:r>
      <w:r w:rsidR="004B1CBD" w:rsidRPr="0011706F">
        <w:rPr>
          <w:sz w:val="23"/>
          <w:szCs w:val="23"/>
        </w:rPr>
        <w:t xml:space="preserve"> Заказчик вправе предъявить </w:t>
      </w:r>
      <w:r w:rsidR="00732AEA" w:rsidRPr="00732AEA">
        <w:rPr>
          <w:sz w:val="23"/>
          <w:szCs w:val="23"/>
        </w:rPr>
        <w:t>Подрядчик</w:t>
      </w:r>
      <w:r w:rsidR="00732AEA">
        <w:rPr>
          <w:sz w:val="23"/>
          <w:szCs w:val="23"/>
        </w:rPr>
        <w:t>у</w:t>
      </w:r>
      <w:r w:rsidR="00732AEA" w:rsidRPr="00732AEA">
        <w:rPr>
          <w:sz w:val="23"/>
          <w:szCs w:val="23"/>
        </w:rPr>
        <w:t xml:space="preserve"> </w:t>
      </w:r>
      <w:r w:rsidR="004B1CBD" w:rsidRPr="0011706F">
        <w:rPr>
          <w:sz w:val="23"/>
          <w:szCs w:val="23"/>
        </w:rPr>
        <w:t>требования (претензии) по указанным обстоятельствам. Ненаправление претензии не лишает Заказчика права на защиту его интересов в судебном порядке</w:t>
      </w:r>
      <w:r w:rsidR="004B1CBD">
        <w:rPr>
          <w:sz w:val="23"/>
          <w:szCs w:val="23"/>
        </w:rPr>
        <w:t>.</w:t>
      </w:r>
    </w:p>
    <w:p w14:paraId="151B2B3D" w14:textId="4D050B98" w:rsidR="00F81D14" w:rsidRPr="0019426F" w:rsidRDefault="00F81D14" w:rsidP="00FE615E">
      <w:pPr>
        <w:suppressAutoHyphens/>
        <w:jc w:val="both"/>
        <w:rPr>
          <w:bCs/>
          <w:i/>
          <w:iCs/>
          <w:sz w:val="23"/>
          <w:szCs w:val="23"/>
        </w:rPr>
      </w:pPr>
      <w:r w:rsidRPr="00A210CC">
        <w:rPr>
          <w:b/>
          <w:sz w:val="23"/>
          <w:szCs w:val="23"/>
        </w:rPr>
        <w:t xml:space="preserve">5.3. </w:t>
      </w:r>
      <w:bookmarkStart w:id="4" w:name="_Hlk56416347"/>
      <w:r w:rsidRPr="0019426F">
        <w:rPr>
          <w:bCs/>
          <w:i/>
          <w:iCs/>
          <w:sz w:val="23"/>
          <w:szCs w:val="23"/>
        </w:rPr>
        <w:t xml:space="preserve">Для целей настоящего Договора, в соответствии </w:t>
      </w:r>
      <w:r w:rsidR="00575A1E" w:rsidRPr="0019426F">
        <w:rPr>
          <w:bCs/>
          <w:i/>
          <w:iCs/>
          <w:sz w:val="23"/>
          <w:szCs w:val="23"/>
        </w:rPr>
        <w:t>со ст.</w:t>
      </w:r>
      <w:r w:rsidR="00FE615E" w:rsidRPr="0019426F">
        <w:rPr>
          <w:bCs/>
          <w:i/>
          <w:iCs/>
          <w:sz w:val="23"/>
          <w:szCs w:val="23"/>
        </w:rPr>
        <w:t xml:space="preserve"> </w:t>
      </w:r>
      <w:r w:rsidRPr="0019426F">
        <w:rPr>
          <w:bCs/>
          <w:i/>
          <w:iCs/>
          <w:sz w:val="23"/>
          <w:szCs w:val="23"/>
        </w:rPr>
        <w:t>431.2 ГК РФ, Стороны дают следующие заверения и гарантии:</w:t>
      </w:r>
    </w:p>
    <w:p w14:paraId="4E567D9B" w14:textId="77777777" w:rsidR="00F81D14" w:rsidRPr="00A210CC" w:rsidRDefault="00F81D14" w:rsidP="00FE615E">
      <w:pPr>
        <w:suppressAutoHyphens/>
        <w:jc w:val="both"/>
        <w:rPr>
          <w:sz w:val="23"/>
          <w:szCs w:val="23"/>
        </w:rPr>
      </w:pPr>
      <w:r w:rsidRPr="00A210CC">
        <w:rPr>
          <w:sz w:val="23"/>
          <w:szCs w:val="23"/>
        </w:rPr>
        <w:t xml:space="preserve"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</w:t>
      </w:r>
      <w:r w:rsidR="00080296" w:rsidRPr="00A210CC">
        <w:rPr>
          <w:sz w:val="23"/>
          <w:szCs w:val="23"/>
        </w:rPr>
        <w:t>Российской Федерации</w:t>
      </w:r>
      <w:r w:rsidRPr="00A210CC">
        <w:rPr>
          <w:sz w:val="23"/>
          <w:szCs w:val="23"/>
        </w:rPr>
        <w:t xml:space="preserve">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</w:t>
      </w:r>
      <w:r w:rsidR="00080296" w:rsidRPr="00A210CC">
        <w:rPr>
          <w:sz w:val="23"/>
          <w:szCs w:val="23"/>
        </w:rPr>
        <w:t>Российской Федерации</w:t>
      </w:r>
      <w:r w:rsidRPr="00A210CC">
        <w:rPr>
          <w:sz w:val="23"/>
          <w:szCs w:val="23"/>
        </w:rPr>
        <w:t>, а также при заключении и исполнении настоящего Договора не преследует  цель неуплаты суммы налога;</w:t>
      </w:r>
    </w:p>
    <w:p w14:paraId="671D70DB" w14:textId="77777777" w:rsidR="00F81D14" w:rsidRPr="00A210CC" w:rsidRDefault="00F81D14" w:rsidP="00FE615E">
      <w:pPr>
        <w:suppressAutoHyphens/>
        <w:jc w:val="both"/>
        <w:rPr>
          <w:sz w:val="23"/>
          <w:szCs w:val="23"/>
        </w:rPr>
      </w:pPr>
      <w:r w:rsidRPr="00A210CC">
        <w:rPr>
          <w:sz w:val="23"/>
          <w:szCs w:val="23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14:paraId="6F7F81AF" w14:textId="77777777" w:rsidR="00F81D14" w:rsidRPr="00A210CC" w:rsidRDefault="00F81D14" w:rsidP="00FE615E">
      <w:pPr>
        <w:suppressAutoHyphens/>
        <w:jc w:val="both"/>
        <w:rPr>
          <w:sz w:val="23"/>
          <w:szCs w:val="23"/>
        </w:rPr>
      </w:pPr>
      <w:r w:rsidRPr="00A210CC">
        <w:rPr>
          <w:sz w:val="23"/>
          <w:szCs w:val="23"/>
        </w:rPr>
        <w:t xml:space="preserve">-  Сторонами при заключении настоящего Договора соблюдены все требования действующего законодательства </w:t>
      </w:r>
      <w:r w:rsidR="00080296" w:rsidRPr="00A210CC">
        <w:rPr>
          <w:sz w:val="23"/>
          <w:szCs w:val="23"/>
        </w:rPr>
        <w:t>Российской Федерации</w:t>
      </w:r>
      <w:r w:rsidRPr="00A210CC">
        <w:rPr>
          <w:sz w:val="23"/>
          <w:szCs w:val="23"/>
        </w:rPr>
        <w:t xml:space="preserve"> и учредительных документов Сторон;</w:t>
      </w:r>
    </w:p>
    <w:p w14:paraId="099F07A5" w14:textId="77777777" w:rsidR="00F81D14" w:rsidRPr="00A210CC" w:rsidRDefault="00F81D14" w:rsidP="00FE615E">
      <w:pPr>
        <w:suppressAutoHyphens/>
        <w:jc w:val="both"/>
        <w:rPr>
          <w:sz w:val="23"/>
          <w:szCs w:val="23"/>
        </w:rPr>
      </w:pPr>
      <w:r w:rsidRPr="00A210CC">
        <w:rPr>
          <w:sz w:val="23"/>
          <w:szCs w:val="23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14:paraId="34F4FC2A" w14:textId="77777777" w:rsidR="00F81D14" w:rsidRPr="00A210CC" w:rsidRDefault="00F81D14" w:rsidP="00FE615E">
      <w:pPr>
        <w:suppressAutoHyphens/>
        <w:jc w:val="both"/>
        <w:rPr>
          <w:sz w:val="23"/>
          <w:szCs w:val="23"/>
        </w:rPr>
      </w:pPr>
      <w:r w:rsidRPr="00A210CC">
        <w:rPr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357AAC14" w14:textId="77777777" w:rsidR="00F81D14" w:rsidRPr="00A210CC" w:rsidRDefault="00F81D14" w:rsidP="00FE615E">
      <w:pPr>
        <w:suppressAutoHyphens/>
        <w:jc w:val="both"/>
        <w:rPr>
          <w:sz w:val="23"/>
          <w:szCs w:val="23"/>
        </w:rPr>
      </w:pPr>
      <w:r w:rsidRPr="00A210CC">
        <w:rPr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14:paraId="3E28466B" w14:textId="77777777" w:rsidR="00F81D14" w:rsidRPr="00A210CC" w:rsidRDefault="00F81D14" w:rsidP="00FE615E">
      <w:pPr>
        <w:suppressAutoHyphens/>
        <w:jc w:val="both"/>
        <w:rPr>
          <w:sz w:val="23"/>
          <w:szCs w:val="23"/>
        </w:rPr>
      </w:pPr>
      <w:r w:rsidRPr="00A210CC">
        <w:rPr>
          <w:sz w:val="23"/>
          <w:szCs w:val="23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bookmarkEnd w:id="4"/>
    <w:p w14:paraId="2A2257D4" w14:textId="77777777" w:rsidR="0093164A" w:rsidRPr="006D5883" w:rsidRDefault="0093164A" w:rsidP="00F74190">
      <w:pPr>
        <w:suppressAutoHyphens/>
        <w:jc w:val="both"/>
        <w:rPr>
          <w:sz w:val="22"/>
          <w:szCs w:val="22"/>
        </w:rPr>
      </w:pPr>
    </w:p>
    <w:p w14:paraId="02903B82" w14:textId="77777777" w:rsidR="001E54D7" w:rsidRDefault="00371584" w:rsidP="008834EF">
      <w:pPr>
        <w:numPr>
          <w:ilvl w:val="0"/>
          <w:numId w:val="7"/>
        </w:numPr>
        <w:suppressAutoHyphens/>
        <w:jc w:val="center"/>
        <w:rPr>
          <w:b/>
          <w:sz w:val="22"/>
          <w:szCs w:val="22"/>
        </w:rPr>
      </w:pPr>
      <w:r w:rsidRPr="006D5883">
        <w:rPr>
          <w:b/>
          <w:sz w:val="22"/>
          <w:szCs w:val="22"/>
        </w:rPr>
        <w:t>УЧЕТНАЯ ДОКУМЕНТАЦИЯ, СДАЧА-ПРИЕМКА РАБОТ</w:t>
      </w:r>
    </w:p>
    <w:p w14:paraId="3F3AC26C" w14:textId="7DE87435" w:rsidR="00371584" w:rsidRPr="00E05729" w:rsidRDefault="00192CCB" w:rsidP="00B73396">
      <w:pPr>
        <w:numPr>
          <w:ilvl w:val="1"/>
          <w:numId w:val="7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E05729">
        <w:rPr>
          <w:sz w:val="23"/>
          <w:szCs w:val="23"/>
        </w:rPr>
        <w:lastRenderedPageBreak/>
        <w:t>Оригиналы документов, в том числе первичных учетных документов</w:t>
      </w:r>
      <w:r w:rsidR="002A4E3B" w:rsidRPr="00E05729">
        <w:rPr>
          <w:sz w:val="23"/>
          <w:szCs w:val="23"/>
        </w:rPr>
        <w:t xml:space="preserve">, </w:t>
      </w:r>
      <w:r w:rsidRPr="00E05729">
        <w:rPr>
          <w:sz w:val="23"/>
          <w:szCs w:val="23"/>
        </w:rPr>
        <w:t>должны направляться Заказчику нарочно по адресу: ул. 2П-2, № 6, Панель 12, Западный промышленный узел, г. Нижневартовск, Ханты-Мансийский автономный округ – Югра,  Тюменская область, Российская Федерация или по почте: 628606, а/я 217, г. Нижневартовск, Ханты-Мансийский автономный округ - Югра, Тюменская область, Российская Федерация, с указанием  информации о номере, дате Договора и о контактном лице (кураторе Договора).</w:t>
      </w:r>
    </w:p>
    <w:p w14:paraId="42A022AD" w14:textId="0BB5D660" w:rsidR="00802C7D" w:rsidRPr="00802C7D" w:rsidRDefault="00192CCB" w:rsidP="00802C7D">
      <w:pPr>
        <w:tabs>
          <w:tab w:val="left" w:pos="426"/>
        </w:tabs>
        <w:suppressAutoHyphens/>
        <w:jc w:val="both"/>
        <w:rPr>
          <w:sz w:val="23"/>
          <w:szCs w:val="23"/>
        </w:rPr>
      </w:pPr>
      <w:bookmarkStart w:id="5" w:name="_Hlk224644531"/>
      <w:r w:rsidRPr="00E05729">
        <w:rPr>
          <w:sz w:val="23"/>
          <w:szCs w:val="23"/>
        </w:rPr>
        <w:t xml:space="preserve">6.2. </w:t>
      </w:r>
      <w:r w:rsidR="00802C7D" w:rsidRPr="00802C7D">
        <w:rPr>
          <w:sz w:val="23"/>
          <w:szCs w:val="23"/>
        </w:rPr>
        <w:tab/>
        <w:t>Первичная учетная документация включает в себя:</w:t>
      </w:r>
    </w:p>
    <w:p w14:paraId="145F0FAE" w14:textId="77777777" w:rsidR="00802C7D" w:rsidRPr="00802C7D" w:rsidRDefault="00802C7D" w:rsidP="00802C7D">
      <w:pPr>
        <w:tabs>
          <w:tab w:val="left" w:pos="426"/>
        </w:tabs>
        <w:suppressAutoHyphens/>
        <w:ind w:firstLine="284"/>
        <w:jc w:val="both"/>
        <w:rPr>
          <w:sz w:val="23"/>
          <w:szCs w:val="23"/>
        </w:rPr>
      </w:pPr>
      <w:r w:rsidRPr="00802C7D">
        <w:rPr>
          <w:sz w:val="23"/>
          <w:szCs w:val="23"/>
        </w:rPr>
        <w:t>- Акт о приемке выполненных работ (Форма №КС-2);</w:t>
      </w:r>
    </w:p>
    <w:p w14:paraId="1DE94EF8" w14:textId="77777777" w:rsidR="00802C7D" w:rsidRPr="00802C7D" w:rsidRDefault="00802C7D" w:rsidP="00802C7D">
      <w:pPr>
        <w:tabs>
          <w:tab w:val="left" w:pos="426"/>
        </w:tabs>
        <w:suppressAutoHyphens/>
        <w:ind w:firstLine="284"/>
        <w:jc w:val="both"/>
        <w:rPr>
          <w:sz w:val="23"/>
          <w:szCs w:val="23"/>
        </w:rPr>
      </w:pPr>
      <w:r w:rsidRPr="00802C7D">
        <w:rPr>
          <w:sz w:val="23"/>
          <w:szCs w:val="23"/>
        </w:rPr>
        <w:t>- Справка о стоимости выполненных работ и затрат (Форма №КС -3);</w:t>
      </w:r>
    </w:p>
    <w:p w14:paraId="2CE0B00F" w14:textId="1A8741E2" w:rsidR="00802C7D" w:rsidRDefault="00802C7D" w:rsidP="00802C7D">
      <w:pPr>
        <w:tabs>
          <w:tab w:val="left" w:pos="426"/>
        </w:tabs>
        <w:suppressAutoHyphens/>
        <w:ind w:firstLine="284"/>
        <w:jc w:val="both"/>
        <w:rPr>
          <w:sz w:val="23"/>
          <w:szCs w:val="23"/>
        </w:rPr>
      </w:pPr>
      <w:r w:rsidRPr="00802C7D">
        <w:rPr>
          <w:sz w:val="23"/>
          <w:szCs w:val="23"/>
        </w:rPr>
        <w:t>- Акт приемки законченного ремонтом объекта (произвольная форма).</w:t>
      </w:r>
    </w:p>
    <w:p w14:paraId="3FD1FFF3" w14:textId="6DCCDE9D" w:rsidR="00802C7D" w:rsidRDefault="00802C7D" w:rsidP="00802C7D">
      <w:pPr>
        <w:tabs>
          <w:tab w:val="left" w:pos="426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6.3. </w:t>
      </w:r>
      <w:r w:rsidRPr="00802C7D">
        <w:rPr>
          <w:sz w:val="23"/>
          <w:szCs w:val="23"/>
        </w:rPr>
        <w:tab/>
        <w:t>По завершении работ</w:t>
      </w:r>
      <w:r w:rsidR="000F015E">
        <w:rPr>
          <w:sz w:val="23"/>
          <w:szCs w:val="23"/>
        </w:rPr>
        <w:t>,</w:t>
      </w:r>
      <w:r w:rsidRPr="00802C7D">
        <w:rPr>
          <w:sz w:val="23"/>
          <w:szCs w:val="23"/>
        </w:rPr>
        <w:t xml:space="preserve"> в </w:t>
      </w:r>
      <w:r>
        <w:rPr>
          <w:sz w:val="23"/>
          <w:szCs w:val="23"/>
        </w:rPr>
        <w:t>течении 5 (пяти) рабочих дней</w:t>
      </w:r>
      <w:r w:rsidR="000F015E">
        <w:rPr>
          <w:sz w:val="23"/>
          <w:szCs w:val="23"/>
        </w:rPr>
        <w:t>,</w:t>
      </w:r>
      <w:r w:rsidRPr="00802C7D">
        <w:rPr>
          <w:sz w:val="23"/>
          <w:szCs w:val="23"/>
        </w:rPr>
        <w:t xml:space="preserve"> Подрядчик </w:t>
      </w:r>
      <w:r w:rsidR="000F015E" w:rsidRPr="00802C7D">
        <w:rPr>
          <w:sz w:val="23"/>
          <w:szCs w:val="23"/>
        </w:rPr>
        <w:t xml:space="preserve">официальным сопроводительным письмом </w:t>
      </w:r>
      <w:r w:rsidRPr="00802C7D">
        <w:rPr>
          <w:sz w:val="23"/>
          <w:szCs w:val="23"/>
        </w:rPr>
        <w:t>предоставляет: Акт о приемке выполненных работ (Форма №</w:t>
      </w:r>
      <w:r>
        <w:rPr>
          <w:sz w:val="23"/>
          <w:szCs w:val="23"/>
        </w:rPr>
        <w:t xml:space="preserve"> </w:t>
      </w:r>
      <w:r w:rsidRPr="00802C7D">
        <w:rPr>
          <w:sz w:val="23"/>
          <w:szCs w:val="23"/>
        </w:rPr>
        <w:t>КС-2), справку о стоимости выполненных работ и затрат (Форма №</w:t>
      </w:r>
      <w:r>
        <w:rPr>
          <w:sz w:val="23"/>
          <w:szCs w:val="23"/>
        </w:rPr>
        <w:t xml:space="preserve"> </w:t>
      </w:r>
      <w:r w:rsidRPr="00802C7D">
        <w:rPr>
          <w:sz w:val="23"/>
          <w:szCs w:val="23"/>
        </w:rPr>
        <w:t>КС-3), счет (с указанием номера и даты договора) и полный комплект исполнительной документации.</w:t>
      </w:r>
    </w:p>
    <w:p w14:paraId="785AA3F5" w14:textId="57AC8957" w:rsidR="003A7C21" w:rsidRPr="00E05729" w:rsidRDefault="00420315" w:rsidP="00420315">
      <w:pPr>
        <w:tabs>
          <w:tab w:val="left" w:pos="426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6.4. </w:t>
      </w:r>
      <w:r w:rsidR="003A7C21" w:rsidRPr="00E05729">
        <w:rPr>
          <w:sz w:val="23"/>
          <w:szCs w:val="23"/>
        </w:rPr>
        <w:t>Заказчик в течение 5 (пяти) рабочих дней с момента получения документов рассм</w:t>
      </w:r>
      <w:r w:rsidR="004B1CBD" w:rsidRPr="00E05729">
        <w:rPr>
          <w:sz w:val="23"/>
          <w:szCs w:val="23"/>
        </w:rPr>
        <w:t>атривает</w:t>
      </w:r>
      <w:r w:rsidR="003A7C21" w:rsidRPr="00E05729">
        <w:rPr>
          <w:sz w:val="23"/>
          <w:szCs w:val="23"/>
        </w:rPr>
        <w:t xml:space="preserve"> их и направ</w:t>
      </w:r>
      <w:r w:rsidR="004B1CBD" w:rsidRPr="00E05729">
        <w:rPr>
          <w:sz w:val="23"/>
          <w:szCs w:val="23"/>
        </w:rPr>
        <w:t xml:space="preserve">ляет </w:t>
      </w:r>
      <w:r w:rsidR="00802C7D">
        <w:rPr>
          <w:sz w:val="23"/>
          <w:szCs w:val="23"/>
        </w:rPr>
        <w:t>Подрядчику</w:t>
      </w:r>
      <w:r w:rsidR="003A7C21" w:rsidRPr="00E05729">
        <w:rPr>
          <w:sz w:val="23"/>
          <w:szCs w:val="23"/>
        </w:rPr>
        <w:t xml:space="preserve"> подписанны</w:t>
      </w:r>
      <w:r w:rsidR="004B1CBD" w:rsidRPr="00E05729">
        <w:rPr>
          <w:sz w:val="23"/>
          <w:szCs w:val="23"/>
        </w:rPr>
        <w:t>е</w:t>
      </w:r>
      <w:r w:rsidR="003A7C21" w:rsidRPr="00E05729">
        <w:rPr>
          <w:sz w:val="23"/>
          <w:szCs w:val="23"/>
        </w:rPr>
        <w:t xml:space="preserve"> со своей стороны документ</w:t>
      </w:r>
      <w:r w:rsidR="00B73396" w:rsidRPr="00E05729">
        <w:rPr>
          <w:sz w:val="23"/>
          <w:szCs w:val="23"/>
        </w:rPr>
        <w:t>ы</w:t>
      </w:r>
      <w:r w:rsidR="003A7C21" w:rsidRPr="00E05729">
        <w:rPr>
          <w:sz w:val="23"/>
          <w:szCs w:val="23"/>
        </w:rPr>
        <w:t xml:space="preserve"> либо мотивированный отказ от их подписания</w:t>
      </w:r>
      <w:r w:rsidR="0019426F" w:rsidRPr="00E05729">
        <w:rPr>
          <w:sz w:val="23"/>
          <w:szCs w:val="23"/>
        </w:rPr>
        <w:t xml:space="preserve"> при наличии замечаний</w:t>
      </w:r>
      <w:r w:rsidR="00B73396" w:rsidRPr="00E05729">
        <w:rPr>
          <w:sz w:val="23"/>
          <w:szCs w:val="23"/>
        </w:rPr>
        <w:t>,</w:t>
      </w:r>
      <w:r w:rsidR="003A7C21" w:rsidRPr="00E05729">
        <w:rPr>
          <w:sz w:val="23"/>
          <w:szCs w:val="23"/>
        </w:rPr>
        <w:t xml:space="preserve"> с указанием необходимых доработок и разумного срока устранения дефектов/недостатков </w:t>
      </w:r>
      <w:r w:rsidR="008B46B3">
        <w:rPr>
          <w:sz w:val="23"/>
          <w:szCs w:val="23"/>
        </w:rPr>
        <w:t>выполненных Работ</w:t>
      </w:r>
      <w:r w:rsidR="003A7C21" w:rsidRPr="00E05729">
        <w:rPr>
          <w:sz w:val="23"/>
          <w:szCs w:val="23"/>
        </w:rPr>
        <w:t>.</w:t>
      </w:r>
    </w:p>
    <w:bookmarkEnd w:id="5"/>
    <w:p w14:paraId="4850EAFC" w14:textId="3AA865E5" w:rsidR="003A7C21" w:rsidRPr="00E05729" w:rsidRDefault="003A7C21" w:rsidP="00B73396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 xml:space="preserve">В случае направления Заказчиком в адрес </w:t>
      </w:r>
      <w:r w:rsidR="00802C7D">
        <w:rPr>
          <w:sz w:val="23"/>
          <w:szCs w:val="23"/>
        </w:rPr>
        <w:t>Подрядчика</w:t>
      </w:r>
      <w:r w:rsidRPr="00E05729">
        <w:rPr>
          <w:sz w:val="23"/>
          <w:szCs w:val="23"/>
        </w:rPr>
        <w:t xml:space="preserve"> мотивированного отказа от подписания документ</w:t>
      </w:r>
      <w:r w:rsidR="00B73396" w:rsidRPr="00E05729">
        <w:rPr>
          <w:sz w:val="23"/>
          <w:szCs w:val="23"/>
        </w:rPr>
        <w:t>ов</w:t>
      </w:r>
      <w:r w:rsidRPr="00E05729">
        <w:rPr>
          <w:sz w:val="23"/>
          <w:szCs w:val="23"/>
        </w:rPr>
        <w:t xml:space="preserve">, </w:t>
      </w:r>
      <w:r w:rsidR="00802C7D">
        <w:rPr>
          <w:sz w:val="23"/>
          <w:szCs w:val="23"/>
        </w:rPr>
        <w:t>Подрядчик</w:t>
      </w:r>
      <w:r w:rsidRPr="00E05729">
        <w:rPr>
          <w:sz w:val="23"/>
          <w:szCs w:val="23"/>
        </w:rPr>
        <w:t xml:space="preserve"> обязан осуществить все доработки в указанный Заказчиком срок и направить Заказчику новый комплект документов. Заказчик при получении нового комплекта документов рассм</w:t>
      </w:r>
      <w:r w:rsidR="004B1CBD" w:rsidRPr="00E05729">
        <w:rPr>
          <w:sz w:val="23"/>
          <w:szCs w:val="23"/>
        </w:rPr>
        <w:t>атривает</w:t>
      </w:r>
      <w:r w:rsidRPr="00E05729">
        <w:rPr>
          <w:sz w:val="23"/>
          <w:szCs w:val="23"/>
        </w:rPr>
        <w:t xml:space="preserve"> их</w:t>
      </w:r>
      <w:r w:rsidR="004B1CBD" w:rsidRPr="00E05729">
        <w:rPr>
          <w:sz w:val="23"/>
          <w:szCs w:val="23"/>
        </w:rPr>
        <w:t xml:space="preserve"> по новой</w:t>
      </w:r>
      <w:r w:rsidRPr="00E05729">
        <w:rPr>
          <w:sz w:val="23"/>
          <w:szCs w:val="23"/>
        </w:rPr>
        <w:t>, при отсутствии замечаний подпис</w:t>
      </w:r>
      <w:r w:rsidR="004B1CBD" w:rsidRPr="00E05729">
        <w:rPr>
          <w:sz w:val="23"/>
          <w:szCs w:val="23"/>
        </w:rPr>
        <w:t>ывает</w:t>
      </w:r>
      <w:r w:rsidRPr="00E05729">
        <w:rPr>
          <w:sz w:val="23"/>
          <w:szCs w:val="23"/>
        </w:rPr>
        <w:t xml:space="preserve"> и в</w:t>
      </w:r>
      <w:r w:rsidR="004B1CBD" w:rsidRPr="00E05729">
        <w:rPr>
          <w:sz w:val="23"/>
          <w:szCs w:val="23"/>
        </w:rPr>
        <w:t>озвращает</w:t>
      </w:r>
      <w:r w:rsidRPr="00E05729">
        <w:rPr>
          <w:sz w:val="23"/>
          <w:szCs w:val="23"/>
        </w:rPr>
        <w:t xml:space="preserve"> 1 (один) экземпляр комплекта документов </w:t>
      </w:r>
      <w:r w:rsidR="00802C7D">
        <w:rPr>
          <w:sz w:val="23"/>
          <w:szCs w:val="23"/>
        </w:rPr>
        <w:t>Подрядчику</w:t>
      </w:r>
      <w:r w:rsidRPr="00E05729">
        <w:rPr>
          <w:sz w:val="23"/>
          <w:szCs w:val="23"/>
        </w:rPr>
        <w:t xml:space="preserve"> в течение 5 (пяти) рабочих дней с даты получения.</w:t>
      </w:r>
    </w:p>
    <w:p w14:paraId="558D51D8" w14:textId="1C3AB5B3" w:rsidR="000F015E" w:rsidRDefault="000F015E" w:rsidP="000F015E">
      <w:pPr>
        <w:tabs>
          <w:tab w:val="left" w:pos="426"/>
        </w:tabs>
        <w:suppressAutoHyphens/>
        <w:ind w:firstLine="284"/>
        <w:jc w:val="both"/>
        <w:rPr>
          <w:sz w:val="23"/>
          <w:szCs w:val="23"/>
        </w:rPr>
      </w:pPr>
      <w:r w:rsidRPr="000F015E">
        <w:rPr>
          <w:sz w:val="23"/>
          <w:szCs w:val="23"/>
        </w:rPr>
        <w:t xml:space="preserve">Результатом </w:t>
      </w:r>
      <w:r>
        <w:rPr>
          <w:sz w:val="23"/>
          <w:szCs w:val="23"/>
        </w:rPr>
        <w:t>Р</w:t>
      </w:r>
      <w:r w:rsidRPr="000F015E">
        <w:rPr>
          <w:sz w:val="23"/>
          <w:szCs w:val="23"/>
        </w:rPr>
        <w:t xml:space="preserve">абот является монтаж пожарной сигнализации и системы оповещения и эвакуации людей при пожаре в помещениях Цеха по ремонту электрооборудования, приведенное в нормативно-техническое состояние, отвечающее требованиям технической, санитарной и пожарной безопасности.                                                                                                                                 </w:t>
      </w:r>
    </w:p>
    <w:p w14:paraId="63539E7C" w14:textId="61A0D61F" w:rsidR="003A7C21" w:rsidRDefault="008B46B3" w:rsidP="000F015E">
      <w:pPr>
        <w:tabs>
          <w:tab w:val="left" w:pos="426"/>
        </w:tabs>
        <w:suppressAutoHyphens/>
        <w:ind w:firstLine="284"/>
        <w:jc w:val="both"/>
        <w:rPr>
          <w:sz w:val="23"/>
          <w:szCs w:val="23"/>
        </w:rPr>
      </w:pPr>
      <w:bookmarkStart w:id="6" w:name="_Hlk224644595"/>
      <w:r>
        <w:rPr>
          <w:sz w:val="23"/>
          <w:szCs w:val="23"/>
        </w:rPr>
        <w:t>Работы</w:t>
      </w:r>
      <w:r w:rsidR="003A7C21" w:rsidRPr="00E05729">
        <w:rPr>
          <w:sz w:val="23"/>
          <w:szCs w:val="23"/>
        </w:rPr>
        <w:t xml:space="preserve"> считаются надлежащим образом выполненными и принятыми Заказчиком с момента подписания Сторонами </w:t>
      </w:r>
      <w:r w:rsidR="002A4E3B" w:rsidRPr="00E05729">
        <w:rPr>
          <w:sz w:val="23"/>
          <w:szCs w:val="23"/>
        </w:rPr>
        <w:t xml:space="preserve">Акта </w:t>
      </w:r>
      <w:r>
        <w:rPr>
          <w:sz w:val="23"/>
          <w:szCs w:val="23"/>
        </w:rPr>
        <w:t>выполненных работ</w:t>
      </w:r>
      <w:r w:rsidR="00400FFA" w:rsidRPr="00E05729">
        <w:rPr>
          <w:sz w:val="23"/>
          <w:szCs w:val="23"/>
        </w:rPr>
        <w:t>/УПД</w:t>
      </w:r>
      <w:r w:rsidR="002A4E3B" w:rsidRPr="00E05729">
        <w:rPr>
          <w:sz w:val="23"/>
          <w:szCs w:val="23"/>
        </w:rPr>
        <w:t xml:space="preserve"> за фактически выполненный объем </w:t>
      </w:r>
      <w:r>
        <w:rPr>
          <w:sz w:val="23"/>
          <w:szCs w:val="23"/>
        </w:rPr>
        <w:t>работ</w:t>
      </w:r>
      <w:r w:rsidR="003224B7">
        <w:rPr>
          <w:sz w:val="23"/>
          <w:szCs w:val="23"/>
        </w:rPr>
        <w:t>, после</w:t>
      </w:r>
      <w:r w:rsidR="003224B7" w:rsidRPr="003224B7">
        <w:t xml:space="preserve"> </w:t>
      </w:r>
      <w:r w:rsidR="003224B7" w:rsidRPr="003224B7">
        <w:rPr>
          <w:sz w:val="23"/>
          <w:szCs w:val="23"/>
        </w:rPr>
        <w:t>успешной проверки КМУ</w:t>
      </w:r>
      <w:r w:rsidR="002A4E3B" w:rsidRPr="00E05729">
        <w:rPr>
          <w:sz w:val="23"/>
          <w:szCs w:val="23"/>
        </w:rPr>
        <w:t>.</w:t>
      </w:r>
      <w:r w:rsidR="001626B8" w:rsidRPr="00E05729">
        <w:rPr>
          <w:sz w:val="23"/>
          <w:szCs w:val="23"/>
        </w:rPr>
        <w:t xml:space="preserve"> Одностороннее подписание данного Акта не допускается.</w:t>
      </w:r>
    </w:p>
    <w:p w14:paraId="373E31DF" w14:textId="77777777" w:rsidR="00802C7D" w:rsidRDefault="00802C7D" w:rsidP="00192CCB">
      <w:pPr>
        <w:tabs>
          <w:tab w:val="left" w:pos="426"/>
        </w:tabs>
        <w:suppressAutoHyphens/>
        <w:jc w:val="both"/>
        <w:rPr>
          <w:sz w:val="23"/>
          <w:szCs w:val="23"/>
        </w:rPr>
      </w:pPr>
    </w:p>
    <w:bookmarkEnd w:id="6"/>
    <w:p w14:paraId="14425CFD" w14:textId="725F4609" w:rsidR="00371584" w:rsidRDefault="00A412DD" w:rsidP="00A412DD">
      <w:pPr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371584" w:rsidRPr="006D5883">
        <w:rPr>
          <w:b/>
          <w:sz w:val="22"/>
          <w:szCs w:val="22"/>
        </w:rPr>
        <w:t>ОТВЕТСТВЕННОСТЬ СТОРОН</w:t>
      </w:r>
    </w:p>
    <w:p w14:paraId="0A2648E4" w14:textId="08167EB7" w:rsidR="005C0BC4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D75AE2" w:rsidRPr="00E05729">
        <w:rPr>
          <w:sz w:val="23"/>
          <w:szCs w:val="23"/>
        </w:rPr>
        <w:t>.1.</w:t>
      </w:r>
      <w:r w:rsidR="006A2D08" w:rsidRPr="00E05729">
        <w:rPr>
          <w:sz w:val="23"/>
          <w:szCs w:val="23"/>
        </w:rPr>
        <w:t xml:space="preserve"> </w:t>
      </w:r>
      <w:r w:rsidR="005C0BC4" w:rsidRPr="00E05729">
        <w:rPr>
          <w:sz w:val="23"/>
          <w:szCs w:val="23"/>
        </w:rPr>
        <w:t xml:space="preserve">За невыполнение или ненадлежащее выполнение </w:t>
      </w:r>
      <w:r w:rsidR="002C3769" w:rsidRPr="00E05729">
        <w:rPr>
          <w:sz w:val="23"/>
          <w:szCs w:val="23"/>
        </w:rPr>
        <w:t>своих обязательств по договору С</w:t>
      </w:r>
      <w:r w:rsidR="005C0BC4" w:rsidRPr="00E05729">
        <w:rPr>
          <w:sz w:val="23"/>
          <w:szCs w:val="23"/>
        </w:rPr>
        <w:t>тороны несут ответственность в соответствии с действующим законодательством Российской Федерации</w:t>
      </w:r>
      <w:r w:rsidR="00EF2771" w:rsidRPr="00E05729">
        <w:rPr>
          <w:sz w:val="23"/>
          <w:szCs w:val="23"/>
        </w:rPr>
        <w:t xml:space="preserve"> и настоящим </w:t>
      </w:r>
      <w:r w:rsidR="003850B7" w:rsidRPr="00E05729">
        <w:rPr>
          <w:sz w:val="23"/>
          <w:szCs w:val="23"/>
        </w:rPr>
        <w:t>Д</w:t>
      </w:r>
      <w:r w:rsidR="00EF2771" w:rsidRPr="00E05729">
        <w:rPr>
          <w:sz w:val="23"/>
          <w:szCs w:val="23"/>
        </w:rPr>
        <w:t>оговором.</w:t>
      </w:r>
    </w:p>
    <w:p w14:paraId="5D477493" w14:textId="567B70C2" w:rsidR="000F015E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5C0BC4" w:rsidRPr="00E05729">
        <w:rPr>
          <w:sz w:val="23"/>
          <w:szCs w:val="23"/>
        </w:rPr>
        <w:t xml:space="preserve">.2. </w:t>
      </w:r>
      <w:r w:rsidR="00227D38" w:rsidRPr="00227D38">
        <w:rPr>
          <w:sz w:val="23"/>
          <w:szCs w:val="23"/>
        </w:rPr>
        <w:t>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документации и обязательных для Сторон нормах и правилах.</w:t>
      </w:r>
    </w:p>
    <w:p w14:paraId="628ED86A" w14:textId="346AB15F" w:rsidR="006A2D08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6A2D08" w:rsidRPr="00E05729">
        <w:rPr>
          <w:sz w:val="23"/>
          <w:szCs w:val="23"/>
        </w:rPr>
        <w:t>.</w:t>
      </w:r>
      <w:r w:rsidR="00F41B4A" w:rsidRPr="00E05729">
        <w:rPr>
          <w:sz w:val="23"/>
          <w:szCs w:val="23"/>
        </w:rPr>
        <w:t>3</w:t>
      </w:r>
      <w:r w:rsidR="006A2D08" w:rsidRPr="00E05729">
        <w:rPr>
          <w:sz w:val="23"/>
          <w:szCs w:val="23"/>
        </w:rPr>
        <w:t>.</w:t>
      </w:r>
      <w:r w:rsidR="003850B7" w:rsidRPr="00E05729">
        <w:rPr>
          <w:sz w:val="23"/>
          <w:szCs w:val="23"/>
        </w:rPr>
        <w:t xml:space="preserve"> В случае, если Заказчик нарушил условия оплаты, предусмотренные настоящим договором, на срок свыше 15 (пятнадцати) календарных дней, </w:t>
      </w:r>
      <w:r w:rsidR="000F015E" w:rsidRPr="000F015E">
        <w:rPr>
          <w:sz w:val="23"/>
          <w:szCs w:val="23"/>
        </w:rPr>
        <w:t xml:space="preserve">Подрядчик </w:t>
      </w:r>
      <w:r w:rsidR="003850B7" w:rsidRPr="00E05729">
        <w:rPr>
          <w:sz w:val="23"/>
          <w:szCs w:val="23"/>
        </w:rPr>
        <w:t>при условии надлежащего выполнения своих обязательств по договору</w:t>
      </w:r>
      <w:r w:rsidR="00A412DD" w:rsidRPr="00E05729">
        <w:rPr>
          <w:sz w:val="23"/>
          <w:szCs w:val="23"/>
        </w:rPr>
        <w:t>,</w:t>
      </w:r>
      <w:r w:rsidR="003850B7" w:rsidRPr="00E05729">
        <w:rPr>
          <w:sz w:val="23"/>
          <w:szCs w:val="23"/>
        </w:rPr>
        <w:t xml:space="preserve"> вправе предъявить Заказчику требование об уплате пени в размере 0,1% (ноль целых одна десятая процента) от суммы задержанного/просроченного платежа за каждый день просрочки.</w:t>
      </w:r>
    </w:p>
    <w:p w14:paraId="46B1E86B" w14:textId="23F238D1" w:rsidR="003850B7" w:rsidRPr="00E05729" w:rsidRDefault="00E05729" w:rsidP="003850B7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BC0078" w:rsidRPr="00E05729">
        <w:rPr>
          <w:sz w:val="23"/>
          <w:szCs w:val="23"/>
        </w:rPr>
        <w:t>.</w:t>
      </w:r>
      <w:r w:rsidR="00F41B4A" w:rsidRPr="00E05729">
        <w:rPr>
          <w:sz w:val="23"/>
          <w:szCs w:val="23"/>
        </w:rPr>
        <w:t>4</w:t>
      </w:r>
      <w:r w:rsidR="00BC0078" w:rsidRPr="00E05729">
        <w:rPr>
          <w:sz w:val="23"/>
          <w:szCs w:val="23"/>
        </w:rPr>
        <w:t>.</w:t>
      </w:r>
      <w:r w:rsidR="003850B7" w:rsidRPr="00E05729">
        <w:rPr>
          <w:sz w:val="23"/>
          <w:szCs w:val="23"/>
        </w:rPr>
        <w:t xml:space="preserve"> В случае, если </w:t>
      </w:r>
      <w:r w:rsidR="000F015E" w:rsidRPr="000F015E">
        <w:rPr>
          <w:sz w:val="23"/>
          <w:szCs w:val="23"/>
        </w:rPr>
        <w:t xml:space="preserve">Подрядчик </w:t>
      </w:r>
      <w:r w:rsidR="003850B7" w:rsidRPr="00E05729">
        <w:rPr>
          <w:sz w:val="23"/>
          <w:szCs w:val="23"/>
        </w:rPr>
        <w:t xml:space="preserve">нарушил сроки </w:t>
      </w:r>
      <w:r w:rsidR="008B46B3" w:rsidRPr="008B46B3">
        <w:rPr>
          <w:sz w:val="23"/>
          <w:szCs w:val="23"/>
        </w:rPr>
        <w:t>выполнени</w:t>
      </w:r>
      <w:r w:rsidR="008B46B3">
        <w:rPr>
          <w:sz w:val="23"/>
          <w:szCs w:val="23"/>
        </w:rPr>
        <w:t>я</w:t>
      </w:r>
      <w:r w:rsidR="008B46B3" w:rsidRPr="008B46B3">
        <w:rPr>
          <w:sz w:val="23"/>
          <w:szCs w:val="23"/>
        </w:rPr>
        <w:t xml:space="preserve"> Работ</w:t>
      </w:r>
      <w:r w:rsidR="003850B7" w:rsidRPr="00E05729">
        <w:rPr>
          <w:sz w:val="23"/>
          <w:szCs w:val="23"/>
        </w:rPr>
        <w:t xml:space="preserve">, предусмотренные Договором, Заказчик вправе предъявить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у</w:t>
      </w:r>
      <w:r w:rsidR="000F015E" w:rsidRPr="000F015E">
        <w:rPr>
          <w:sz w:val="23"/>
          <w:szCs w:val="23"/>
        </w:rPr>
        <w:t xml:space="preserve"> </w:t>
      </w:r>
      <w:r w:rsidR="003850B7" w:rsidRPr="00E05729">
        <w:rPr>
          <w:sz w:val="23"/>
          <w:szCs w:val="23"/>
        </w:rPr>
        <w:t xml:space="preserve">требование об уплате пени в размере 0,1% (ноль целых одна десятая процента) от стоимости </w:t>
      </w:r>
      <w:r w:rsidR="008B46B3">
        <w:rPr>
          <w:sz w:val="23"/>
          <w:szCs w:val="23"/>
        </w:rPr>
        <w:t xml:space="preserve">невыполненных / </w:t>
      </w:r>
      <w:r w:rsidR="003850B7" w:rsidRPr="00E05729">
        <w:rPr>
          <w:sz w:val="23"/>
          <w:szCs w:val="23"/>
        </w:rPr>
        <w:t xml:space="preserve">несвоевременно </w:t>
      </w:r>
      <w:r w:rsidR="008B46B3" w:rsidRPr="008B46B3">
        <w:rPr>
          <w:sz w:val="23"/>
          <w:szCs w:val="23"/>
        </w:rPr>
        <w:t>выполне</w:t>
      </w:r>
      <w:r w:rsidR="008B46B3">
        <w:rPr>
          <w:sz w:val="23"/>
          <w:szCs w:val="23"/>
        </w:rPr>
        <w:t>н</w:t>
      </w:r>
      <w:r w:rsidR="008B46B3" w:rsidRPr="008B46B3">
        <w:rPr>
          <w:sz w:val="23"/>
          <w:szCs w:val="23"/>
        </w:rPr>
        <w:t>н</w:t>
      </w:r>
      <w:r w:rsidR="008B46B3">
        <w:rPr>
          <w:sz w:val="23"/>
          <w:szCs w:val="23"/>
        </w:rPr>
        <w:t>ых</w:t>
      </w:r>
      <w:r w:rsidR="008B46B3" w:rsidRPr="008B46B3">
        <w:rPr>
          <w:sz w:val="23"/>
          <w:szCs w:val="23"/>
        </w:rPr>
        <w:t xml:space="preserve"> Работ </w:t>
      </w:r>
      <w:r w:rsidR="003850B7" w:rsidRPr="00E05729">
        <w:rPr>
          <w:sz w:val="23"/>
          <w:szCs w:val="23"/>
        </w:rPr>
        <w:t>за каждый день просрочки.</w:t>
      </w:r>
    </w:p>
    <w:p w14:paraId="322E1F2C" w14:textId="183528EE" w:rsidR="003850B7" w:rsidRPr="00E05729" w:rsidRDefault="003850B7" w:rsidP="003850B7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 xml:space="preserve">Продление срока действия Договора / изменение первоначальных, установленных Договором, сроков </w:t>
      </w:r>
      <w:r w:rsidR="008B46B3" w:rsidRPr="008B46B3">
        <w:rPr>
          <w:sz w:val="23"/>
          <w:szCs w:val="23"/>
        </w:rPr>
        <w:t>выполнени</w:t>
      </w:r>
      <w:r w:rsidR="008B46B3">
        <w:rPr>
          <w:sz w:val="23"/>
          <w:szCs w:val="23"/>
        </w:rPr>
        <w:t>я</w:t>
      </w:r>
      <w:r w:rsidR="008B46B3" w:rsidRPr="008B46B3">
        <w:rPr>
          <w:sz w:val="23"/>
          <w:szCs w:val="23"/>
        </w:rPr>
        <w:t xml:space="preserve"> Работ</w:t>
      </w:r>
      <w:r w:rsidR="00A412DD" w:rsidRPr="00E05729">
        <w:rPr>
          <w:sz w:val="23"/>
          <w:szCs w:val="23"/>
        </w:rPr>
        <w:t xml:space="preserve">, </w:t>
      </w:r>
      <w:r w:rsidRPr="00E05729">
        <w:rPr>
          <w:sz w:val="23"/>
          <w:szCs w:val="23"/>
        </w:rPr>
        <w:t xml:space="preserve">не освобождает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а</w:t>
      </w:r>
      <w:r w:rsidR="000F015E" w:rsidRPr="000F015E">
        <w:rPr>
          <w:sz w:val="23"/>
          <w:szCs w:val="23"/>
        </w:rPr>
        <w:t xml:space="preserve"> </w:t>
      </w:r>
      <w:r w:rsidRPr="00E05729">
        <w:rPr>
          <w:sz w:val="23"/>
          <w:szCs w:val="23"/>
        </w:rPr>
        <w:t xml:space="preserve">от ответственности за нарушение первоначальных сроков </w:t>
      </w:r>
      <w:r w:rsidR="008B46B3" w:rsidRPr="008B46B3">
        <w:rPr>
          <w:sz w:val="23"/>
          <w:szCs w:val="23"/>
        </w:rPr>
        <w:t>выполнени</w:t>
      </w:r>
      <w:r w:rsidR="008B46B3">
        <w:rPr>
          <w:sz w:val="23"/>
          <w:szCs w:val="23"/>
        </w:rPr>
        <w:t>я</w:t>
      </w:r>
      <w:r w:rsidR="008B46B3" w:rsidRPr="008B46B3">
        <w:rPr>
          <w:sz w:val="23"/>
          <w:szCs w:val="23"/>
        </w:rPr>
        <w:t xml:space="preserve"> Работ</w:t>
      </w:r>
      <w:r w:rsidRPr="00E05729">
        <w:rPr>
          <w:sz w:val="23"/>
          <w:szCs w:val="23"/>
        </w:rPr>
        <w:t xml:space="preserve">, установленных Договором / дополнительным соглашением, и Заказчик оставляет за собой право применить к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у</w:t>
      </w:r>
      <w:r w:rsidR="000F015E" w:rsidRPr="000F015E">
        <w:rPr>
          <w:sz w:val="23"/>
          <w:szCs w:val="23"/>
        </w:rPr>
        <w:t xml:space="preserve"> </w:t>
      </w:r>
      <w:r w:rsidRPr="00E05729">
        <w:rPr>
          <w:sz w:val="23"/>
          <w:szCs w:val="23"/>
        </w:rPr>
        <w:t xml:space="preserve">неустойку и иные меры ответственности, предусмотренные Договором за нарушение сроков </w:t>
      </w:r>
      <w:bookmarkStart w:id="7" w:name="_Hlk224638268"/>
      <w:r w:rsidR="008B46B3" w:rsidRPr="008B46B3">
        <w:rPr>
          <w:sz w:val="23"/>
          <w:szCs w:val="23"/>
        </w:rPr>
        <w:t>выполнени</w:t>
      </w:r>
      <w:r w:rsidR="008B46B3">
        <w:rPr>
          <w:sz w:val="23"/>
          <w:szCs w:val="23"/>
        </w:rPr>
        <w:t>я</w:t>
      </w:r>
      <w:r w:rsidR="008B46B3" w:rsidRPr="008B46B3">
        <w:rPr>
          <w:sz w:val="23"/>
          <w:szCs w:val="23"/>
        </w:rPr>
        <w:t xml:space="preserve"> Работ</w:t>
      </w:r>
      <w:bookmarkEnd w:id="7"/>
      <w:r w:rsidRPr="00E05729">
        <w:rPr>
          <w:sz w:val="23"/>
          <w:szCs w:val="23"/>
        </w:rPr>
        <w:t xml:space="preserve">, имевшее место до даты заключения дополнительного соглашения, изменяющего первоначальные сроки </w:t>
      </w:r>
      <w:r w:rsidR="008B46B3" w:rsidRPr="008B46B3">
        <w:rPr>
          <w:sz w:val="23"/>
          <w:szCs w:val="23"/>
        </w:rPr>
        <w:t>выполнения Работ</w:t>
      </w:r>
      <w:r w:rsidRPr="00E05729">
        <w:rPr>
          <w:sz w:val="23"/>
          <w:szCs w:val="23"/>
        </w:rPr>
        <w:t>.</w:t>
      </w:r>
    </w:p>
    <w:p w14:paraId="7E660794" w14:textId="69F6E6BF" w:rsidR="00EF2771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1047CB" w:rsidRPr="00E05729">
        <w:rPr>
          <w:sz w:val="23"/>
          <w:szCs w:val="23"/>
        </w:rPr>
        <w:t xml:space="preserve">.5. </w:t>
      </w:r>
      <w:r w:rsidR="003850B7" w:rsidRPr="00E05729">
        <w:rPr>
          <w:sz w:val="23"/>
          <w:szCs w:val="23"/>
        </w:rPr>
        <w:t xml:space="preserve">В случае если по вине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а</w:t>
      </w:r>
      <w:r w:rsidR="000F015E" w:rsidRPr="000F015E">
        <w:rPr>
          <w:sz w:val="23"/>
          <w:szCs w:val="23"/>
        </w:rPr>
        <w:t xml:space="preserve"> </w:t>
      </w:r>
      <w:r w:rsidR="003850B7" w:rsidRPr="00E05729">
        <w:rPr>
          <w:sz w:val="23"/>
          <w:szCs w:val="23"/>
        </w:rPr>
        <w:t xml:space="preserve">было повреждено/утрачено имущество Заказчика, </w:t>
      </w:r>
      <w:r w:rsidR="000F015E" w:rsidRPr="000F015E">
        <w:rPr>
          <w:sz w:val="23"/>
          <w:szCs w:val="23"/>
        </w:rPr>
        <w:t xml:space="preserve">Подрядчик </w:t>
      </w:r>
      <w:r w:rsidR="003850B7" w:rsidRPr="00E05729">
        <w:rPr>
          <w:sz w:val="23"/>
          <w:szCs w:val="23"/>
        </w:rPr>
        <w:t>обязан восстановить его за свой счет, а также уплатить штраф в размере 100 000 (Сто тысяч) рублей в течение 15 (пятнадцати) календарных дней с момента предъявления Заказчиком требования.</w:t>
      </w:r>
    </w:p>
    <w:p w14:paraId="6F90CD5E" w14:textId="485B6F63" w:rsidR="007F680E" w:rsidRPr="00E05729" w:rsidRDefault="00E05729" w:rsidP="003850B7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7</w:t>
      </w:r>
      <w:r w:rsidR="001047CB" w:rsidRPr="00E05729">
        <w:rPr>
          <w:sz w:val="23"/>
          <w:szCs w:val="23"/>
        </w:rPr>
        <w:t xml:space="preserve">.6. </w:t>
      </w:r>
      <w:r w:rsidR="003850B7" w:rsidRPr="00E05729">
        <w:rPr>
          <w:sz w:val="23"/>
          <w:szCs w:val="23"/>
        </w:rPr>
        <w:t xml:space="preserve">В случае, нарушения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ом</w:t>
      </w:r>
      <w:r w:rsidR="000F015E" w:rsidRPr="000F015E">
        <w:rPr>
          <w:sz w:val="23"/>
          <w:szCs w:val="23"/>
        </w:rPr>
        <w:t xml:space="preserve"> </w:t>
      </w:r>
      <w:r w:rsidR="003850B7" w:rsidRPr="00E05729">
        <w:rPr>
          <w:sz w:val="23"/>
          <w:szCs w:val="23"/>
        </w:rPr>
        <w:t xml:space="preserve">требований, </w:t>
      </w:r>
      <w:r w:rsidR="003850B7" w:rsidRPr="008C5F50">
        <w:rPr>
          <w:sz w:val="23"/>
          <w:szCs w:val="23"/>
        </w:rPr>
        <w:t>предусмотренных п. 1</w:t>
      </w:r>
      <w:r w:rsidR="008C5F50" w:rsidRPr="008C5F50">
        <w:rPr>
          <w:sz w:val="23"/>
          <w:szCs w:val="23"/>
        </w:rPr>
        <w:t>2</w:t>
      </w:r>
      <w:r w:rsidR="003850B7" w:rsidRPr="008C5F50">
        <w:rPr>
          <w:sz w:val="23"/>
          <w:szCs w:val="23"/>
        </w:rPr>
        <w:t xml:space="preserve">.5 настоящего Договора, </w:t>
      </w:r>
      <w:r w:rsidR="000F015E" w:rsidRPr="008C5F50">
        <w:rPr>
          <w:sz w:val="23"/>
          <w:szCs w:val="23"/>
        </w:rPr>
        <w:t xml:space="preserve">Подрядчик </w:t>
      </w:r>
      <w:r w:rsidR="003850B7" w:rsidRPr="008C5F50">
        <w:rPr>
          <w:sz w:val="23"/>
          <w:szCs w:val="23"/>
        </w:rPr>
        <w:t>уплачивает Заказчику штраф в размере 20 (двадцать) процентов от стоимости</w:t>
      </w:r>
      <w:r w:rsidR="003850B7" w:rsidRPr="00E05729">
        <w:rPr>
          <w:sz w:val="23"/>
          <w:szCs w:val="23"/>
        </w:rPr>
        <w:t xml:space="preserve"> настоящего Договора.</w:t>
      </w:r>
    </w:p>
    <w:p w14:paraId="65E99D27" w14:textId="0A8C3883" w:rsidR="00115126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1047CB" w:rsidRPr="00E05729">
        <w:rPr>
          <w:sz w:val="23"/>
          <w:szCs w:val="23"/>
        </w:rPr>
        <w:t xml:space="preserve">.7. </w:t>
      </w:r>
      <w:r w:rsidR="00A412DD" w:rsidRPr="00E05729">
        <w:rPr>
          <w:sz w:val="23"/>
          <w:szCs w:val="23"/>
        </w:rPr>
        <w:t>Неустойка начисляется за каждый день просрочки исполнения обязательства, предусмотренного настоящим договором, начиная со дня, следующего после дня истечения, установленного настоящим договором срока исполнения обязательства до фактического исполнения договорного обязательства.</w:t>
      </w:r>
    </w:p>
    <w:p w14:paraId="0ECFFD22" w14:textId="56FC00EF" w:rsidR="001047CB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1047CB" w:rsidRPr="00E05729">
        <w:rPr>
          <w:sz w:val="23"/>
          <w:szCs w:val="23"/>
        </w:rPr>
        <w:t xml:space="preserve">.8. </w:t>
      </w:r>
      <w:r w:rsidR="00A412DD" w:rsidRPr="00E05729">
        <w:rPr>
          <w:bCs/>
          <w:sz w:val="23"/>
          <w:szCs w:val="23"/>
        </w:rPr>
        <w:t>Уплата штрафных санкций не освобождает Стороны от исполнения обязательств или от устранения нарушений по настоящему договору.</w:t>
      </w:r>
    </w:p>
    <w:p w14:paraId="2E39BFCB" w14:textId="7B986AEE" w:rsidR="0025242A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EC00CE" w:rsidRPr="00E05729">
        <w:rPr>
          <w:sz w:val="23"/>
          <w:szCs w:val="23"/>
        </w:rPr>
        <w:t>.</w:t>
      </w:r>
      <w:r w:rsidR="0025242A" w:rsidRPr="00E05729">
        <w:rPr>
          <w:sz w:val="23"/>
          <w:szCs w:val="23"/>
        </w:rPr>
        <w:t>9</w:t>
      </w:r>
      <w:r w:rsidR="005C0BC4" w:rsidRPr="00E05729">
        <w:rPr>
          <w:sz w:val="23"/>
          <w:szCs w:val="23"/>
        </w:rPr>
        <w:t xml:space="preserve">. </w:t>
      </w:r>
      <w:r w:rsidR="00A412DD" w:rsidRPr="00E05729">
        <w:rPr>
          <w:sz w:val="23"/>
          <w:szCs w:val="23"/>
        </w:rPr>
        <w:t xml:space="preserve">Оплата неустойки (пени, штрафа) и иных санкций, предусмотренных настоящим Договором, производится </w:t>
      </w:r>
      <w:r w:rsidR="00732AEA" w:rsidRPr="00732AEA">
        <w:rPr>
          <w:sz w:val="23"/>
          <w:szCs w:val="23"/>
        </w:rPr>
        <w:t>Подрядчик</w:t>
      </w:r>
      <w:r w:rsidR="00732AEA">
        <w:rPr>
          <w:sz w:val="23"/>
          <w:szCs w:val="23"/>
        </w:rPr>
        <w:t>ом</w:t>
      </w:r>
      <w:r w:rsidR="00732AEA" w:rsidRPr="00732AEA">
        <w:rPr>
          <w:sz w:val="23"/>
          <w:szCs w:val="23"/>
        </w:rPr>
        <w:t xml:space="preserve"> </w:t>
      </w:r>
      <w:r w:rsidR="00A412DD" w:rsidRPr="00E05729">
        <w:rPr>
          <w:sz w:val="23"/>
          <w:szCs w:val="23"/>
        </w:rPr>
        <w:t>в течение 30 (тридцати) календарных дней на основании предъявленного требования (претензии) и с даты предъявления такого требования (претензии).</w:t>
      </w:r>
    </w:p>
    <w:p w14:paraId="36A40578" w14:textId="595A470A" w:rsidR="0025242A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25242A" w:rsidRPr="00E05729">
        <w:rPr>
          <w:sz w:val="23"/>
          <w:szCs w:val="23"/>
        </w:rPr>
        <w:t xml:space="preserve">.10. </w:t>
      </w:r>
      <w:r w:rsidR="00A412DD" w:rsidRPr="00E05729">
        <w:rPr>
          <w:sz w:val="23"/>
          <w:szCs w:val="23"/>
        </w:rPr>
        <w:t>Стороны вправе не предъявлять штрафы, пени и иные санкции, предусмотренные условиями настоящего Договора.</w:t>
      </w:r>
    </w:p>
    <w:p w14:paraId="7B97667F" w14:textId="4AB7404E" w:rsidR="000E0227" w:rsidRPr="00E05729" w:rsidRDefault="00E05729" w:rsidP="007E4B18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25242A" w:rsidRPr="00E05729">
        <w:rPr>
          <w:sz w:val="23"/>
          <w:szCs w:val="23"/>
        </w:rPr>
        <w:t xml:space="preserve">.11. </w:t>
      </w:r>
      <w:r w:rsidR="00A412DD" w:rsidRPr="00E05729">
        <w:rPr>
          <w:sz w:val="23"/>
          <w:szCs w:val="23"/>
        </w:rPr>
        <w:t xml:space="preserve">В случае предъявления Заказчику штрафных санкций государственными инспектирующими / надзорными органами, вызванными действиями (бездействиями)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а</w:t>
      </w:r>
      <w:r w:rsidR="00A412DD" w:rsidRPr="00E05729">
        <w:rPr>
          <w:sz w:val="23"/>
          <w:szCs w:val="23"/>
        </w:rPr>
        <w:t xml:space="preserve">, </w:t>
      </w:r>
      <w:r w:rsidR="000F015E" w:rsidRPr="000F015E">
        <w:rPr>
          <w:sz w:val="23"/>
          <w:szCs w:val="23"/>
        </w:rPr>
        <w:t xml:space="preserve">Подрядчик </w:t>
      </w:r>
      <w:r w:rsidR="00A412DD" w:rsidRPr="00E05729">
        <w:rPr>
          <w:sz w:val="23"/>
          <w:szCs w:val="23"/>
        </w:rPr>
        <w:t>полностью компенсирует Заказчику понесенные убытки, включая предъявленные ему суммы штрафных санкций.</w:t>
      </w:r>
    </w:p>
    <w:p w14:paraId="330446B0" w14:textId="514700A9" w:rsidR="003850B7" w:rsidRPr="00E05729" w:rsidRDefault="00E05729" w:rsidP="003850B7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EC00CE" w:rsidRPr="00E05729">
        <w:rPr>
          <w:sz w:val="23"/>
          <w:szCs w:val="23"/>
        </w:rPr>
        <w:t>.</w:t>
      </w:r>
      <w:r w:rsidR="0025242A" w:rsidRPr="00E05729">
        <w:rPr>
          <w:sz w:val="23"/>
          <w:szCs w:val="23"/>
        </w:rPr>
        <w:t>12.</w:t>
      </w:r>
      <w:r w:rsidR="00A412DD" w:rsidRPr="00E05729">
        <w:rPr>
          <w:sz w:val="23"/>
          <w:szCs w:val="23"/>
        </w:rPr>
        <w:t xml:space="preserve"> Е</w:t>
      </w:r>
      <w:r w:rsidR="003850B7" w:rsidRPr="00E05729">
        <w:rPr>
          <w:sz w:val="23"/>
          <w:szCs w:val="23"/>
        </w:rPr>
        <w:t xml:space="preserve">сли при </w:t>
      </w:r>
      <w:r w:rsidR="008B46B3" w:rsidRPr="008B46B3">
        <w:rPr>
          <w:sz w:val="23"/>
          <w:szCs w:val="23"/>
        </w:rPr>
        <w:t>выполнени</w:t>
      </w:r>
      <w:r w:rsidR="008B46B3">
        <w:rPr>
          <w:sz w:val="23"/>
          <w:szCs w:val="23"/>
        </w:rPr>
        <w:t>и</w:t>
      </w:r>
      <w:r w:rsidR="008B46B3" w:rsidRPr="008B46B3">
        <w:rPr>
          <w:sz w:val="23"/>
          <w:szCs w:val="23"/>
        </w:rPr>
        <w:t xml:space="preserve"> Работ </w:t>
      </w:r>
      <w:r w:rsidR="003850B7" w:rsidRPr="00E05729">
        <w:rPr>
          <w:sz w:val="23"/>
          <w:szCs w:val="23"/>
        </w:rPr>
        <w:t xml:space="preserve">по настоящему Договору Заказчик понесет убытки в результате нарушения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ом</w:t>
      </w:r>
      <w:r w:rsidR="000F015E" w:rsidRPr="000F015E">
        <w:rPr>
          <w:sz w:val="23"/>
          <w:szCs w:val="23"/>
        </w:rPr>
        <w:t xml:space="preserve"> </w:t>
      </w:r>
      <w:r w:rsidR="003850B7" w:rsidRPr="00E05729">
        <w:rPr>
          <w:sz w:val="23"/>
          <w:szCs w:val="23"/>
        </w:rPr>
        <w:t>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14:paraId="0DBAE9CA" w14:textId="46636377" w:rsidR="00CA676E" w:rsidRPr="00E05729" w:rsidRDefault="00E05729" w:rsidP="00F74190">
      <w:pPr>
        <w:suppressAutoHyphens/>
        <w:jc w:val="both"/>
        <w:rPr>
          <w:color w:val="EE0000"/>
          <w:sz w:val="23"/>
          <w:szCs w:val="23"/>
        </w:rPr>
      </w:pPr>
      <w:r>
        <w:rPr>
          <w:sz w:val="23"/>
          <w:szCs w:val="23"/>
        </w:rPr>
        <w:t>7</w:t>
      </w:r>
      <w:r w:rsidR="00C72948" w:rsidRPr="00E05729">
        <w:rPr>
          <w:sz w:val="23"/>
          <w:szCs w:val="23"/>
        </w:rPr>
        <w:t>.</w:t>
      </w:r>
      <w:r w:rsidR="00EC00CE" w:rsidRPr="00E05729">
        <w:rPr>
          <w:sz w:val="23"/>
          <w:szCs w:val="23"/>
        </w:rPr>
        <w:t>1</w:t>
      </w:r>
      <w:r w:rsidR="0025242A" w:rsidRPr="00E05729">
        <w:rPr>
          <w:sz w:val="23"/>
          <w:szCs w:val="23"/>
        </w:rPr>
        <w:t>3</w:t>
      </w:r>
      <w:r w:rsidR="00C72948" w:rsidRPr="00E05729">
        <w:rPr>
          <w:sz w:val="23"/>
          <w:szCs w:val="23"/>
        </w:rPr>
        <w:t>.</w:t>
      </w:r>
      <w:r w:rsidR="002B2074" w:rsidRPr="00E05729">
        <w:rPr>
          <w:sz w:val="23"/>
          <w:szCs w:val="23"/>
        </w:rPr>
        <w:t xml:space="preserve"> </w:t>
      </w:r>
      <w:r w:rsidR="00A412DD" w:rsidRPr="00E05729">
        <w:rPr>
          <w:sz w:val="23"/>
          <w:szCs w:val="23"/>
        </w:rPr>
        <w:t>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отличных от предусмотренных настоящим Договором.</w:t>
      </w:r>
    </w:p>
    <w:p w14:paraId="2D4BBAB8" w14:textId="336439D3" w:rsidR="00270BF1" w:rsidRPr="00E05729" w:rsidRDefault="00E05729" w:rsidP="00F74190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2B2074" w:rsidRPr="00E05729">
        <w:rPr>
          <w:sz w:val="23"/>
          <w:szCs w:val="23"/>
        </w:rPr>
        <w:t>.1</w:t>
      </w:r>
      <w:r w:rsidR="003850B7" w:rsidRPr="00E05729">
        <w:rPr>
          <w:sz w:val="23"/>
          <w:szCs w:val="23"/>
        </w:rPr>
        <w:t>4</w:t>
      </w:r>
      <w:r w:rsidR="002B2074" w:rsidRPr="00E05729">
        <w:rPr>
          <w:sz w:val="23"/>
          <w:szCs w:val="23"/>
        </w:rPr>
        <w:t xml:space="preserve">. </w:t>
      </w:r>
      <w:r w:rsidR="00A412DD" w:rsidRPr="00E05729">
        <w:rPr>
          <w:sz w:val="23"/>
          <w:szCs w:val="23"/>
        </w:rPr>
        <w:t xml:space="preserve">Все, предусмотренные </w:t>
      </w:r>
      <w:r w:rsidR="00A412DD" w:rsidRPr="008C5F50">
        <w:rPr>
          <w:sz w:val="23"/>
          <w:szCs w:val="23"/>
        </w:rPr>
        <w:t>п. 5.3., п. 5.1.</w:t>
      </w:r>
      <w:r w:rsidR="000F015E" w:rsidRPr="008C5F50">
        <w:rPr>
          <w:sz w:val="23"/>
          <w:szCs w:val="23"/>
        </w:rPr>
        <w:t>3</w:t>
      </w:r>
      <w:r w:rsidR="008C5F50" w:rsidRPr="008C5F50">
        <w:rPr>
          <w:sz w:val="23"/>
          <w:szCs w:val="23"/>
        </w:rPr>
        <w:t>1</w:t>
      </w:r>
      <w:r w:rsidR="00A412DD" w:rsidRPr="008C5F50">
        <w:rPr>
          <w:sz w:val="23"/>
          <w:szCs w:val="23"/>
        </w:rPr>
        <w:t xml:space="preserve"> настоящего</w:t>
      </w:r>
      <w:r w:rsidR="00A412DD" w:rsidRPr="00E05729">
        <w:rPr>
          <w:sz w:val="23"/>
          <w:szCs w:val="23"/>
        </w:rPr>
        <w:t xml:space="preserve"> Договора, заверения об обстоятельствах имеют существенное значение для Заказчика.</w:t>
      </w:r>
    </w:p>
    <w:p w14:paraId="6D898FEF" w14:textId="4B716747" w:rsidR="00A412DD" w:rsidRPr="00E05729" w:rsidRDefault="00E05729" w:rsidP="00A412DD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7</w:t>
      </w:r>
      <w:r w:rsidR="00270BF1" w:rsidRPr="00E05729">
        <w:rPr>
          <w:sz w:val="23"/>
          <w:szCs w:val="23"/>
        </w:rPr>
        <w:t>.1</w:t>
      </w:r>
      <w:r w:rsidR="003850B7" w:rsidRPr="00E05729">
        <w:rPr>
          <w:sz w:val="23"/>
          <w:szCs w:val="23"/>
        </w:rPr>
        <w:t>5</w:t>
      </w:r>
      <w:r w:rsidR="00270BF1" w:rsidRPr="00E05729">
        <w:rPr>
          <w:sz w:val="23"/>
          <w:szCs w:val="23"/>
        </w:rPr>
        <w:t xml:space="preserve">. </w:t>
      </w:r>
      <w:r w:rsidR="00A412DD" w:rsidRPr="00E05729">
        <w:rPr>
          <w:sz w:val="23"/>
          <w:szCs w:val="23"/>
        </w:rPr>
        <w:t xml:space="preserve">При недостоверности заверений об обстоятельствах и при ненадлежащем исполнении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ом</w:t>
      </w:r>
      <w:r w:rsidR="000F015E" w:rsidRPr="000F015E">
        <w:rPr>
          <w:sz w:val="23"/>
          <w:szCs w:val="23"/>
        </w:rPr>
        <w:t xml:space="preserve"> </w:t>
      </w:r>
      <w:r w:rsidR="00A412DD" w:rsidRPr="00E05729">
        <w:rPr>
          <w:sz w:val="23"/>
          <w:szCs w:val="23"/>
        </w:rPr>
        <w:t xml:space="preserve">требования законодательства Российской Федерации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0F015E" w:rsidRPr="000F015E">
        <w:rPr>
          <w:sz w:val="23"/>
          <w:szCs w:val="23"/>
        </w:rPr>
        <w:t xml:space="preserve">Подрядчик </w:t>
      </w:r>
      <w:r w:rsidR="00A412DD" w:rsidRPr="00E05729">
        <w:rPr>
          <w:sz w:val="23"/>
          <w:szCs w:val="23"/>
        </w:rPr>
        <w:t>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 налогов, доначисления налоговыми органами налогов, начисления пеней, наложения штрафов.</w:t>
      </w:r>
    </w:p>
    <w:p w14:paraId="5163B6C3" w14:textId="25115E1C" w:rsidR="00A412DD" w:rsidRDefault="00A412DD" w:rsidP="00A412DD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 xml:space="preserve">       Убытки подлежат возмещению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ом</w:t>
      </w:r>
      <w:r w:rsidR="000F015E" w:rsidRPr="000F015E">
        <w:rPr>
          <w:sz w:val="23"/>
          <w:szCs w:val="23"/>
        </w:rPr>
        <w:t xml:space="preserve"> </w:t>
      </w:r>
      <w:r w:rsidRPr="00E05729">
        <w:rPr>
          <w:sz w:val="23"/>
          <w:szCs w:val="23"/>
        </w:rPr>
        <w:t xml:space="preserve">в течение 30 (тридцати) календарных дней с даты получения </w:t>
      </w:r>
      <w:r w:rsidR="000F015E" w:rsidRPr="000F015E">
        <w:rPr>
          <w:sz w:val="23"/>
          <w:szCs w:val="23"/>
        </w:rPr>
        <w:t>Подрядчик</w:t>
      </w:r>
      <w:r w:rsidR="000F015E">
        <w:rPr>
          <w:sz w:val="23"/>
          <w:szCs w:val="23"/>
        </w:rPr>
        <w:t>ом</w:t>
      </w:r>
      <w:r w:rsidR="000F015E" w:rsidRPr="000F015E">
        <w:rPr>
          <w:sz w:val="23"/>
          <w:szCs w:val="23"/>
        </w:rPr>
        <w:t xml:space="preserve"> </w:t>
      </w:r>
      <w:r w:rsidRPr="00E05729">
        <w:rPr>
          <w:sz w:val="23"/>
          <w:szCs w:val="23"/>
        </w:rPr>
        <w:t>соответствующего требования Заказчика.</w:t>
      </w:r>
    </w:p>
    <w:p w14:paraId="73A083A6" w14:textId="77777777" w:rsidR="008C5F50" w:rsidRPr="008C5F50" w:rsidRDefault="008C5F50" w:rsidP="00A412DD">
      <w:pPr>
        <w:suppressAutoHyphens/>
        <w:jc w:val="both"/>
        <w:rPr>
          <w:sz w:val="12"/>
          <w:szCs w:val="12"/>
        </w:rPr>
      </w:pPr>
    </w:p>
    <w:p w14:paraId="56569C7D" w14:textId="15183CA1" w:rsidR="00E54E06" w:rsidRPr="002532E7" w:rsidRDefault="00E05729" w:rsidP="00E54E06">
      <w:pPr>
        <w:suppressAutoHyphens/>
        <w:spacing w:before="100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8</w:t>
      </w:r>
      <w:r w:rsidR="0093164A" w:rsidRPr="006D5883">
        <w:rPr>
          <w:b/>
          <w:noProof/>
          <w:sz w:val="22"/>
          <w:szCs w:val="22"/>
        </w:rPr>
        <w:t>.</w:t>
      </w:r>
      <w:r w:rsidR="0093164A" w:rsidRPr="006D5883">
        <w:rPr>
          <w:b/>
          <w:sz w:val="22"/>
          <w:szCs w:val="22"/>
        </w:rPr>
        <w:t xml:space="preserve"> </w:t>
      </w:r>
      <w:r w:rsidR="00E54E06" w:rsidRPr="002532E7">
        <w:rPr>
          <w:b/>
          <w:sz w:val="22"/>
          <w:szCs w:val="22"/>
        </w:rPr>
        <w:t>ГАРАНТИЙНЫЙ СРОК</w:t>
      </w:r>
    </w:p>
    <w:p w14:paraId="5CDF2983" w14:textId="77777777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8.1. </w:t>
      </w:r>
      <w:r w:rsidRPr="002532E7">
        <w:rPr>
          <w:sz w:val="22"/>
          <w:szCs w:val="22"/>
        </w:rPr>
        <w:t xml:space="preserve"> Гарантийный срок на выполненные Подрядчиком работы устанавливается в т</w:t>
      </w:r>
      <w:r>
        <w:rPr>
          <w:sz w:val="22"/>
          <w:szCs w:val="22"/>
        </w:rPr>
        <w:t xml:space="preserve">ечение </w:t>
      </w:r>
      <w:r w:rsidRPr="00E54E06">
        <w:rPr>
          <w:sz w:val="22"/>
          <w:szCs w:val="22"/>
        </w:rPr>
        <w:t>24 (Двадцати четырех) месяцев с даты подписания Сторонами Актов рабочей комиссии о приемке законченного ремонтом объекта (произвольная форма).</w:t>
      </w:r>
    </w:p>
    <w:p w14:paraId="164DB3C1" w14:textId="0358A086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8.2. </w:t>
      </w:r>
      <w:r w:rsidRPr="002532E7">
        <w:rPr>
          <w:sz w:val="22"/>
          <w:szCs w:val="22"/>
        </w:rPr>
        <w:t xml:space="preserve">Если вследствие неисполнения или ненадлежащего исполнения Подрядчиком обязательств по </w:t>
      </w:r>
      <w:r w:rsidR="008C5F50">
        <w:rPr>
          <w:sz w:val="22"/>
          <w:szCs w:val="22"/>
        </w:rPr>
        <w:t>Д</w:t>
      </w:r>
      <w:r w:rsidRPr="002532E7">
        <w:rPr>
          <w:sz w:val="22"/>
          <w:szCs w:val="22"/>
        </w:rPr>
        <w:t>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14:paraId="7E60C23E" w14:textId="41C5DF30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8.3.</w:t>
      </w:r>
      <w:r w:rsidRPr="002532E7">
        <w:rPr>
          <w:sz w:val="22"/>
          <w:szCs w:val="22"/>
        </w:rPr>
        <w:t xml:space="preserve"> Если в соответствии с настоящим </w:t>
      </w:r>
      <w:r w:rsidR="008C5F50">
        <w:rPr>
          <w:sz w:val="22"/>
          <w:szCs w:val="22"/>
        </w:rPr>
        <w:t>Д</w:t>
      </w:r>
      <w:r w:rsidRPr="002532E7">
        <w:rPr>
          <w:sz w:val="22"/>
          <w:szCs w:val="22"/>
        </w:rPr>
        <w:t>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в целом.</w:t>
      </w:r>
    </w:p>
    <w:p w14:paraId="0EC5EF6F" w14:textId="61CC50D1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8.4.</w:t>
      </w:r>
      <w:r w:rsidRPr="002532E7">
        <w:rPr>
          <w:sz w:val="22"/>
          <w:szCs w:val="22"/>
        </w:rPr>
        <w:t xml:space="preserve"> Гарантия качества результата выполнения работ, а также материалов, предоставляемых Подрядчиком, предусмотренные настоящим </w:t>
      </w:r>
      <w:r>
        <w:rPr>
          <w:sz w:val="22"/>
          <w:szCs w:val="22"/>
        </w:rPr>
        <w:t>Д</w:t>
      </w:r>
      <w:r w:rsidRPr="002532E7">
        <w:rPr>
          <w:sz w:val="22"/>
          <w:szCs w:val="22"/>
        </w:rPr>
        <w:t xml:space="preserve">оговором, распространяется на все составляющие результаты работ, выполненных в рамках </w:t>
      </w:r>
      <w:r>
        <w:rPr>
          <w:sz w:val="22"/>
          <w:szCs w:val="22"/>
        </w:rPr>
        <w:t>Д</w:t>
      </w:r>
      <w:r w:rsidRPr="002532E7">
        <w:rPr>
          <w:sz w:val="22"/>
          <w:szCs w:val="22"/>
        </w:rPr>
        <w:t>оговора.</w:t>
      </w:r>
    </w:p>
    <w:p w14:paraId="591FCE2A" w14:textId="77777777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8.5. </w:t>
      </w:r>
      <w:r w:rsidRPr="002532E7">
        <w:rPr>
          <w:sz w:val="22"/>
          <w:szCs w:val="22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материалов, предоставленных Подрядчиком, произведенного самим Заказчиком или привлеченными третьими лицами.</w:t>
      </w:r>
    </w:p>
    <w:p w14:paraId="08FFB9CC" w14:textId="7645456D" w:rsidR="00E54E06" w:rsidRPr="002532E7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8.6. </w:t>
      </w:r>
      <w:r w:rsidRPr="002532E7">
        <w:rPr>
          <w:sz w:val="22"/>
          <w:szCs w:val="22"/>
        </w:rPr>
        <w:t xml:space="preserve"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</w:t>
      </w:r>
      <w:r w:rsidRPr="002532E7">
        <w:rPr>
          <w:sz w:val="22"/>
          <w:szCs w:val="22"/>
        </w:rPr>
        <w:lastRenderedPageBreak/>
        <w:t>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Течение срока исковой давности начинается с даты вручения указанного заявления о дефектах/недостатках непосредственно Подрядчику либо с даты отправления заявления по почте или факсу.</w:t>
      </w:r>
    </w:p>
    <w:p w14:paraId="0B56F5B2" w14:textId="04CA1970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8.7.</w:t>
      </w:r>
      <w:r w:rsidRPr="002532E7">
        <w:rPr>
          <w:sz w:val="22"/>
          <w:szCs w:val="22"/>
        </w:rPr>
        <w:t xml:space="preserve"> 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нарушения Подрядчиком обязательств по </w:t>
      </w:r>
      <w:r w:rsidR="008C5F50">
        <w:rPr>
          <w:sz w:val="22"/>
          <w:szCs w:val="22"/>
        </w:rPr>
        <w:t>Д</w:t>
      </w:r>
      <w:r w:rsidRPr="002532E7">
        <w:rPr>
          <w:sz w:val="22"/>
          <w:szCs w:val="22"/>
        </w:rPr>
        <w:t>оговору, включая замену дефектн</w:t>
      </w:r>
      <w:r>
        <w:rPr>
          <w:sz w:val="22"/>
          <w:szCs w:val="22"/>
        </w:rPr>
        <w:t>ых</w:t>
      </w:r>
      <w:r w:rsidRPr="002532E7">
        <w:rPr>
          <w:sz w:val="22"/>
          <w:szCs w:val="22"/>
        </w:rPr>
        <w:t xml:space="preserve">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</w:p>
    <w:p w14:paraId="51E2E210" w14:textId="080762F2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8.8. </w:t>
      </w:r>
      <w:r w:rsidRPr="002532E7">
        <w:rPr>
          <w:sz w:val="22"/>
          <w:szCs w:val="22"/>
        </w:rPr>
        <w:t>Срок гарантии в отношении новых материалов, предоставленных взамен дефектных, начинает отсчитываться вновь с даты замены, а в случае приостановки эксплуатации объекта в связи с допущенными дефектами/недостатками – с момента возобновления эксплуатации объекта</w:t>
      </w:r>
      <w:r>
        <w:rPr>
          <w:sz w:val="22"/>
          <w:szCs w:val="22"/>
        </w:rPr>
        <w:t>.</w:t>
      </w:r>
    </w:p>
    <w:p w14:paraId="3AC7B218" w14:textId="77777777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8.9. </w:t>
      </w:r>
      <w:r w:rsidRPr="002532E7">
        <w:rPr>
          <w:sz w:val="22"/>
          <w:szCs w:val="22"/>
        </w:rPr>
        <w:t>В случае,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14:paraId="50A38CE9" w14:textId="15644098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8.10. </w:t>
      </w:r>
      <w:r w:rsidRPr="002532E7">
        <w:rPr>
          <w:sz w:val="22"/>
          <w:szCs w:val="22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материалы, то Заказчик вправе заменить материалы и устранить дефекты/недостатки собственными силами или силами других организаций. В этом случае Подрядчик обязан в течение 30 (тридцати) дней, считая с даты предъявления соответствующего требования, оплатить затраты Заказчика по устранению дефектов/недостатков на основании, представленных Заказчиком счета и калькуляции затрат.</w:t>
      </w:r>
    </w:p>
    <w:p w14:paraId="57FC23ED" w14:textId="70F82516" w:rsidR="00E54E06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8.11. </w:t>
      </w:r>
      <w:r w:rsidRPr="002532E7">
        <w:rPr>
          <w:sz w:val="22"/>
          <w:szCs w:val="22"/>
        </w:rPr>
        <w:t xml:space="preserve">Если отступления в работе от условий </w:t>
      </w:r>
      <w:r w:rsidR="008C5F50">
        <w:rPr>
          <w:sz w:val="22"/>
          <w:szCs w:val="22"/>
        </w:rPr>
        <w:t>Д</w:t>
      </w:r>
      <w:r w:rsidRPr="002532E7">
        <w:rPr>
          <w:sz w:val="22"/>
          <w:szCs w:val="22"/>
        </w:rPr>
        <w:t>оговора или иные дефекты/недостатки результатов работ не были устранены Подрядчиком в установленный Заказчиком разумный срок, либо являются существенными и неустранимыми, Заказчик вправе отказаться от исполнения Договора и потребовать возмещения причиненных убытков.</w:t>
      </w:r>
    </w:p>
    <w:p w14:paraId="27441398" w14:textId="74490CAA" w:rsidR="00E54E06" w:rsidRPr="002532E7" w:rsidRDefault="00E54E06" w:rsidP="00E54E06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8.12. </w:t>
      </w:r>
      <w:r w:rsidRPr="002532E7">
        <w:rPr>
          <w:sz w:val="22"/>
          <w:szCs w:val="22"/>
        </w:rPr>
        <w:t>Подрядчик не несет ответственности за нарушение правил технической эксплуатации объекта в гарантийный срок.</w:t>
      </w:r>
    </w:p>
    <w:p w14:paraId="544435BF" w14:textId="5F2CD88D" w:rsidR="005915BA" w:rsidRDefault="00E54E06" w:rsidP="00E54E06">
      <w:pPr>
        <w:suppressAutoHyphens/>
        <w:spacing w:before="10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9. </w:t>
      </w:r>
      <w:r w:rsidR="0093164A" w:rsidRPr="006D5883">
        <w:rPr>
          <w:b/>
          <w:sz w:val="22"/>
          <w:szCs w:val="22"/>
        </w:rPr>
        <w:t>ОБСТОЯТЕЛЬСТВА НЕПРЕОДОЛИМОЙ СИЛЫ</w:t>
      </w:r>
    </w:p>
    <w:p w14:paraId="30FBF28B" w14:textId="60D5984B" w:rsidR="0093164A" w:rsidRPr="00E05729" w:rsidRDefault="00E54E06" w:rsidP="00F74190">
      <w:pPr>
        <w:pStyle w:val="a6"/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93164A" w:rsidRPr="00E05729">
        <w:rPr>
          <w:sz w:val="23"/>
          <w:szCs w:val="23"/>
        </w:rPr>
        <w:t xml:space="preserve">.1. Стороны освобождаются от ответственности за частичное или полное неисполнение обязательств по настоящему </w:t>
      </w:r>
      <w:r w:rsidR="008C5F50">
        <w:rPr>
          <w:sz w:val="23"/>
          <w:szCs w:val="23"/>
        </w:rPr>
        <w:t>Д</w:t>
      </w:r>
      <w:r w:rsidR="0093164A" w:rsidRPr="00E05729">
        <w:rPr>
          <w:sz w:val="23"/>
          <w:szCs w:val="23"/>
        </w:rPr>
        <w:t>оговору, если это неисполнение явилось следствием обстоятельств непреодолимой силы</w:t>
      </w:r>
      <w:r w:rsidR="008D634F" w:rsidRPr="00E05729">
        <w:rPr>
          <w:sz w:val="23"/>
          <w:szCs w:val="23"/>
        </w:rPr>
        <w:t xml:space="preserve"> (форс-</w:t>
      </w:r>
      <w:r w:rsidR="007D38D2" w:rsidRPr="00E05729">
        <w:rPr>
          <w:sz w:val="23"/>
          <w:szCs w:val="23"/>
        </w:rPr>
        <w:t>мажорных обстоятельств)</w:t>
      </w:r>
      <w:r w:rsidR="0093164A" w:rsidRPr="00E05729">
        <w:rPr>
          <w:sz w:val="23"/>
          <w:szCs w:val="23"/>
        </w:rPr>
        <w:t xml:space="preserve">, возникших после заключения </w:t>
      </w:r>
      <w:r w:rsidR="008C5F50">
        <w:rPr>
          <w:sz w:val="23"/>
          <w:szCs w:val="23"/>
        </w:rPr>
        <w:t>Д</w:t>
      </w:r>
      <w:r w:rsidR="0093164A" w:rsidRPr="00E05729">
        <w:rPr>
          <w:sz w:val="23"/>
          <w:szCs w:val="23"/>
        </w:rPr>
        <w:t xml:space="preserve">оговора в результате событий чрезвычайного характера, которые </w:t>
      </w:r>
      <w:r w:rsidR="004F7F65" w:rsidRPr="00E05729">
        <w:rPr>
          <w:sz w:val="23"/>
          <w:szCs w:val="23"/>
        </w:rPr>
        <w:t xml:space="preserve">Стороны </w:t>
      </w:r>
      <w:r w:rsidR="0093164A" w:rsidRPr="00E05729">
        <w:rPr>
          <w:sz w:val="23"/>
          <w:szCs w:val="23"/>
        </w:rPr>
        <w:t>не могли ни предвидеть, ни предотвратить разумными мерами.</w:t>
      </w:r>
    </w:p>
    <w:p w14:paraId="4C949E8E" w14:textId="2BEF5993" w:rsidR="0093164A" w:rsidRPr="00E05729" w:rsidRDefault="00E54E06" w:rsidP="00F74190">
      <w:pPr>
        <w:pStyle w:val="a6"/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93164A" w:rsidRPr="00E05729">
        <w:rPr>
          <w:sz w:val="23"/>
          <w:szCs w:val="23"/>
        </w:rPr>
        <w:t xml:space="preserve">.2. К обстоятельствам  непреодолимой силы относятся события, на которые ни одна из </w:t>
      </w:r>
      <w:r w:rsidR="004F7F65" w:rsidRPr="00E05729">
        <w:rPr>
          <w:sz w:val="23"/>
          <w:szCs w:val="23"/>
        </w:rPr>
        <w:t xml:space="preserve">Сторон </w:t>
      </w:r>
      <w:r w:rsidR="0093164A" w:rsidRPr="00E05729">
        <w:rPr>
          <w:sz w:val="23"/>
          <w:szCs w:val="23"/>
        </w:rPr>
        <w:t xml:space="preserve">не может оказывать влияние и за возникновение которых не несет ответственности, как-то стихийные бедствия, пожары не по вине </w:t>
      </w:r>
      <w:r w:rsidR="004F7F65" w:rsidRPr="00E05729">
        <w:rPr>
          <w:sz w:val="23"/>
          <w:szCs w:val="23"/>
        </w:rPr>
        <w:t>Сторон</w:t>
      </w:r>
      <w:r w:rsidR="0093164A" w:rsidRPr="00E05729">
        <w:rPr>
          <w:sz w:val="23"/>
          <w:szCs w:val="23"/>
        </w:rPr>
        <w:t xml:space="preserve">, </w:t>
      </w:r>
      <w:r w:rsidR="001F25AC" w:rsidRPr="00E05729">
        <w:rPr>
          <w:sz w:val="23"/>
          <w:szCs w:val="23"/>
        </w:rPr>
        <w:t>природные катаклизмы,</w:t>
      </w:r>
      <w:r w:rsidR="0093164A" w:rsidRPr="00E05729">
        <w:rPr>
          <w:sz w:val="23"/>
          <w:szCs w:val="23"/>
        </w:rPr>
        <w:t xml:space="preserve"> забастовки</w:t>
      </w:r>
      <w:r w:rsidR="004F7F65" w:rsidRPr="00E05729">
        <w:rPr>
          <w:sz w:val="23"/>
          <w:szCs w:val="23"/>
        </w:rPr>
        <w:t xml:space="preserve"> (за исключением забастовок работников Сторон)</w:t>
      </w:r>
      <w:r w:rsidR="0093164A" w:rsidRPr="00E05729">
        <w:rPr>
          <w:sz w:val="23"/>
          <w:szCs w:val="23"/>
        </w:rPr>
        <w:t xml:space="preserve">, </w:t>
      </w:r>
      <w:r w:rsidR="001F25AC" w:rsidRPr="00E05729">
        <w:rPr>
          <w:sz w:val="23"/>
          <w:szCs w:val="23"/>
        </w:rPr>
        <w:t xml:space="preserve">наводнения, взрывы, обледенения, </w:t>
      </w:r>
      <w:r w:rsidR="0093164A" w:rsidRPr="00E05729">
        <w:rPr>
          <w:sz w:val="23"/>
          <w:szCs w:val="23"/>
        </w:rPr>
        <w:t>военные действия любого характера</w:t>
      </w:r>
      <w:r w:rsidR="001F25AC" w:rsidRPr="00E05729">
        <w:rPr>
          <w:sz w:val="23"/>
          <w:szCs w:val="23"/>
        </w:rPr>
        <w:t xml:space="preserve"> (как объявленные, так и необъявленные)</w:t>
      </w:r>
      <w:r w:rsidR="0093164A" w:rsidRPr="00E05729">
        <w:rPr>
          <w:sz w:val="23"/>
          <w:szCs w:val="23"/>
        </w:rPr>
        <w:t>,</w:t>
      </w:r>
      <w:r w:rsidR="001F25AC" w:rsidRPr="00E05729">
        <w:rPr>
          <w:sz w:val="23"/>
          <w:szCs w:val="23"/>
        </w:rPr>
        <w:t xml:space="preserve"> мятежи, задержки перевозчиков, вызванные авариями или неблагоприятными погодными условиями, эмбарго, катастрофы, ограничения, налагаемые государственными органами, если эти обстоятельства непосредственно повлияли на исполнение настоящего </w:t>
      </w:r>
      <w:r w:rsidR="008C5F50">
        <w:rPr>
          <w:sz w:val="23"/>
          <w:szCs w:val="23"/>
        </w:rPr>
        <w:t>Д</w:t>
      </w:r>
      <w:r w:rsidR="001F25AC" w:rsidRPr="00E05729">
        <w:rPr>
          <w:sz w:val="23"/>
          <w:szCs w:val="23"/>
        </w:rPr>
        <w:t>оговора</w:t>
      </w:r>
      <w:r w:rsidR="0093164A" w:rsidRPr="00E05729">
        <w:rPr>
          <w:sz w:val="23"/>
          <w:szCs w:val="23"/>
        </w:rPr>
        <w:t>.</w:t>
      </w:r>
    </w:p>
    <w:p w14:paraId="7C93822D" w14:textId="7EF10573" w:rsidR="008D634F" w:rsidRPr="00E05729" w:rsidRDefault="00E54E06" w:rsidP="00F74190">
      <w:pPr>
        <w:pStyle w:val="a6"/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93164A" w:rsidRPr="00E05729">
        <w:rPr>
          <w:sz w:val="23"/>
          <w:szCs w:val="23"/>
        </w:rPr>
        <w:t xml:space="preserve">.3. При наступлении обстоятельств непреодолимой силы </w:t>
      </w:r>
      <w:r w:rsidR="007D38D2" w:rsidRPr="00E05729">
        <w:rPr>
          <w:sz w:val="23"/>
          <w:szCs w:val="23"/>
        </w:rPr>
        <w:t>Сторона</w:t>
      </w:r>
      <w:r w:rsidR="0093164A" w:rsidRPr="00E05729">
        <w:rPr>
          <w:sz w:val="23"/>
          <w:szCs w:val="23"/>
        </w:rPr>
        <w:t xml:space="preserve">, ссылающаяся на них, </w:t>
      </w:r>
      <w:r w:rsidR="008D634F" w:rsidRPr="00E05729">
        <w:rPr>
          <w:sz w:val="23"/>
          <w:szCs w:val="23"/>
        </w:rPr>
        <w:t>в течение 30 (тридцати) календарных дней,</w:t>
      </w:r>
      <w:r w:rsidR="0093164A" w:rsidRPr="00E05729">
        <w:rPr>
          <w:sz w:val="23"/>
          <w:szCs w:val="23"/>
        </w:rPr>
        <w:t xml:space="preserve"> уведомляет другую </w:t>
      </w:r>
      <w:r w:rsidR="007D38D2" w:rsidRPr="00E05729">
        <w:rPr>
          <w:sz w:val="23"/>
          <w:szCs w:val="23"/>
        </w:rPr>
        <w:t xml:space="preserve">Сторону </w:t>
      </w:r>
      <w:r w:rsidR="0093164A" w:rsidRPr="00E05729">
        <w:rPr>
          <w:sz w:val="23"/>
          <w:szCs w:val="23"/>
        </w:rPr>
        <w:t>с предоставлением подтверждающих документов.</w:t>
      </w:r>
      <w:r w:rsidR="008D634F" w:rsidRPr="00E05729">
        <w:rPr>
          <w:sz w:val="23"/>
          <w:szCs w:val="23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  <w:r w:rsidR="0093164A" w:rsidRPr="00E05729">
        <w:rPr>
          <w:sz w:val="23"/>
          <w:szCs w:val="23"/>
        </w:rPr>
        <w:t xml:space="preserve">  </w:t>
      </w:r>
    </w:p>
    <w:p w14:paraId="41F5FB53" w14:textId="00F667AF" w:rsidR="0093164A" w:rsidRPr="00E05729" w:rsidRDefault="00892C11" w:rsidP="00F74190">
      <w:pPr>
        <w:pStyle w:val="a6"/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8D634F" w:rsidRPr="00E05729">
        <w:rPr>
          <w:sz w:val="23"/>
          <w:szCs w:val="23"/>
        </w:rPr>
        <w:t xml:space="preserve">.4. </w:t>
      </w:r>
      <w:r w:rsidR="0093164A" w:rsidRPr="00E05729">
        <w:rPr>
          <w:sz w:val="23"/>
          <w:szCs w:val="23"/>
        </w:rPr>
        <w:t>Срок выполнения обязательств,</w:t>
      </w:r>
      <w:r w:rsidR="008D634F" w:rsidRPr="00E05729">
        <w:rPr>
          <w:sz w:val="23"/>
          <w:szCs w:val="23"/>
        </w:rPr>
        <w:t xml:space="preserve"> при наступлении форс-</w:t>
      </w:r>
      <w:r w:rsidR="0093164A" w:rsidRPr="00E05729">
        <w:rPr>
          <w:sz w:val="23"/>
          <w:szCs w:val="23"/>
        </w:rPr>
        <w:t xml:space="preserve">мажорных обстоятельств отодвигается по согласованию </w:t>
      </w:r>
      <w:r w:rsidR="00C631A0" w:rsidRPr="00E05729">
        <w:rPr>
          <w:sz w:val="23"/>
          <w:szCs w:val="23"/>
        </w:rPr>
        <w:t xml:space="preserve">Сторон </w:t>
      </w:r>
      <w:r w:rsidR="0093164A" w:rsidRPr="00E05729">
        <w:rPr>
          <w:sz w:val="23"/>
          <w:szCs w:val="23"/>
        </w:rPr>
        <w:t>соразмерно времени действия форс-мажора и его последствий.</w:t>
      </w:r>
    </w:p>
    <w:p w14:paraId="14B7661D" w14:textId="5D18AA84" w:rsidR="0093164A" w:rsidRPr="00E05729" w:rsidRDefault="00892C11" w:rsidP="00F74190">
      <w:pPr>
        <w:pStyle w:val="a6"/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93164A" w:rsidRPr="00E05729">
        <w:rPr>
          <w:sz w:val="23"/>
          <w:szCs w:val="23"/>
        </w:rPr>
        <w:t>.</w:t>
      </w:r>
      <w:r w:rsidR="008D634F" w:rsidRPr="00E05729">
        <w:rPr>
          <w:sz w:val="23"/>
          <w:szCs w:val="23"/>
        </w:rPr>
        <w:t>5</w:t>
      </w:r>
      <w:r w:rsidR="0093164A" w:rsidRPr="00E05729">
        <w:rPr>
          <w:sz w:val="23"/>
          <w:szCs w:val="23"/>
        </w:rPr>
        <w:t xml:space="preserve">. Если форс-мажорные обстоятельства продолжаются более </w:t>
      </w:r>
      <w:r w:rsidR="008B46B3">
        <w:rPr>
          <w:sz w:val="23"/>
          <w:szCs w:val="23"/>
        </w:rPr>
        <w:t>2</w:t>
      </w:r>
      <w:r w:rsidR="008E29ED" w:rsidRPr="00E05729">
        <w:rPr>
          <w:sz w:val="23"/>
          <w:szCs w:val="23"/>
        </w:rPr>
        <w:t xml:space="preserve"> (</w:t>
      </w:r>
      <w:r w:rsidR="008B46B3">
        <w:rPr>
          <w:sz w:val="23"/>
          <w:szCs w:val="23"/>
        </w:rPr>
        <w:t>двух</w:t>
      </w:r>
      <w:r w:rsidR="008E29ED" w:rsidRPr="00E05729">
        <w:rPr>
          <w:sz w:val="23"/>
          <w:szCs w:val="23"/>
        </w:rPr>
        <w:t>)</w:t>
      </w:r>
      <w:r w:rsidR="0093164A" w:rsidRPr="00E05729">
        <w:rPr>
          <w:sz w:val="23"/>
          <w:szCs w:val="23"/>
        </w:rPr>
        <w:t xml:space="preserve"> месяцев, </w:t>
      </w:r>
      <w:r w:rsidR="00C631A0" w:rsidRPr="00E05729">
        <w:rPr>
          <w:sz w:val="23"/>
          <w:szCs w:val="23"/>
        </w:rPr>
        <w:t xml:space="preserve">Стороны </w:t>
      </w:r>
      <w:r w:rsidR="0093164A" w:rsidRPr="00E05729">
        <w:rPr>
          <w:sz w:val="23"/>
          <w:szCs w:val="23"/>
        </w:rPr>
        <w:t>принимают решение о целесообразност</w:t>
      </w:r>
      <w:r w:rsidR="008D634F" w:rsidRPr="00E05729">
        <w:rPr>
          <w:sz w:val="23"/>
          <w:szCs w:val="23"/>
        </w:rPr>
        <w:t xml:space="preserve">и дальнейшего действия </w:t>
      </w:r>
      <w:r w:rsidR="008C5F50">
        <w:rPr>
          <w:sz w:val="23"/>
          <w:szCs w:val="23"/>
        </w:rPr>
        <w:t>Д</w:t>
      </w:r>
      <w:r w:rsidR="008D634F" w:rsidRPr="00E05729">
        <w:rPr>
          <w:sz w:val="23"/>
          <w:szCs w:val="23"/>
        </w:rPr>
        <w:t xml:space="preserve">оговора и настоящий </w:t>
      </w:r>
      <w:r w:rsidR="008C5F50">
        <w:rPr>
          <w:sz w:val="23"/>
          <w:szCs w:val="23"/>
        </w:rPr>
        <w:t>Д</w:t>
      </w:r>
      <w:r w:rsidR="008D634F" w:rsidRPr="00E05729">
        <w:rPr>
          <w:sz w:val="23"/>
          <w:szCs w:val="23"/>
        </w:rPr>
        <w:t>оговор может быть расторгнут по письменному заявлению любой из Сторон.</w:t>
      </w:r>
    </w:p>
    <w:p w14:paraId="5AD51A89" w14:textId="71B43573" w:rsidR="008D634F" w:rsidRPr="00E05729" w:rsidRDefault="00892C11" w:rsidP="000B53B4">
      <w:pPr>
        <w:pStyle w:val="a6"/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8D634F" w:rsidRPr="00E05729">
        <w:rPr>
          <w:sz w:val="23"/>
          <w:szCs w:val="23"/>
        </w:rPr>
        <w:t xml:space="preserve">.6. Несмотря на наступление форс-мажорных обстоятельств, перед прекращением настоящего </w:t>
      </w:r>
      <w:r w:rsidR="008C5F50">
        <w:rPr>
          <w:sz w:val="23"/>
          <w:szCs w:val="23"/>
        </w:rPr>
        <w:t>Д</w:t>
      </w:r>
      <w:r w:rsidR="008D634F" w:rsidRPr="00E05729">
        <w:rPr>
          <w:sz w:val="23"/>
          <w:szCs w:val="23"/>
        </w:rPr>
        <w:t>оговора, вследствие форс-мажорных обстоятельств Стороны осуществляют окончательные взаиморасчеты.</w:t>
      </w:r>
    </w:p>
    <w:p w14:paraId="3C67D5DB" w14:textId="12F9BE95" w:rsidR="0093164A" w:rsidRPr="00E05729" w:rsidRDefault="00892C11" w:rsidP="00F74190">
      <w:pPr>
        <w:pStyle w:val="a6"/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93164A" w:rsidRPr="00E05729">
        <w:rPr>
          <w:sz w:val="23"/>
          <w:szCs w:val="23"/>
        </w:rPr>
        <w:t>.</w:t>
      </w:r>
      <w:r w:rsidR="008D634F" w:rsidRPr="00E05729">
        <w:rPr>
          <w:sz w:val="23"/>
          <w:szCs w:val="23"/>
        </w:rPr>
        <w:t>7</w:t>
      </w:r>
      <w:r w:rsidR="0093164A" w:rsidRPr="00E05729">
        <w:rPr>
          <w:sz w:val="23"/>
          <w:szCs w:val="23"/>
        </w:rPr>
        <w:t xml:space="preserve">. После того, как форс-мажорное обстоятельство перестает препятствовать выполнению настоящего </w:t>
      </w:r>
      <w:r w:rsidR="008C5F50">
        <w:rPr>
          <w:sz w:val="23"/>
          <w:szCs w:val="23"/>
        </w:rPr>
        <w:t>Д</w:t>
      </w:r>
      <w:r w:rsidR="0093164A" w:rsidRPr="00E05729">
        <w:rPr>
          <w:sz w:val="23"/>
          <w:szCs w:val="23"/>
        </w:rPr>
        <w:t xml:space="preserve">оговора, </w:t>
      </w:r>
      <w:r w:rsidR="00C631A0" w:rsidRPr="00E05729">
        <w:rPr>
          <w:sz w:val="23"/>
          <w:szCs w:val="23"/>
        </w:rPr>
        <w:t>Сторона</w:t>
      </w:r>
      <w:r w:rsidR="0093164A" w:rsidRPr="00E05729">
        <w:rPr>
          <w:sz w:val="23"/>
          <w:szCs w:val="23"/>
        </w:rPr>
        <w:t xml:space="preserve">, заявившая о наступлении такого обстоятельства, обязана уведомить другую </w:t>
      </w:r>
      <w:r w:rsidR="00C631A0" w:rsidRPr="00E05729">
        <w:rPr>
          <w:sz w:val="23"/>
          <w:szCs w:val="23"/>
        </w:rPr>
        <w:lastRenderedPageBreak/>
        <w:t xml:space="preserve">Сторону в </w:t>
      </w:r>
      <w:r w:rsidR="0093164A" w:rsidRPr="00E05729">
        <w:rPr>
          <w:sz w:val="23"/>
          <w:szCs w:val="23"/>
        </w:rPr>
        <w:t xml:space="preserve">письменном виде о том, каким образом данное форс-мажорное обстоятельство изменило ход выполнения настоящего </w:t>
      </w:r>
      <w:r w:rsidR="008C5F50">
        <w:rPr>
          <w:sz w:val="23"/>
          <w:szCs w:val="23"/>
        </w:rPr>
        <w:t>Д</w:t>
      </w:r>
      <w:r w:rsidR="0093164A" w:rsidRPr="00E05729">
        <w:rPr>
          <w:sz w:val="23"/>
          <w:szCs w:val="23"/>
        </w:rPr>
        <w:t>оговора.</w:t>
      </w:r>
      <w:r w:rsidR="00CA676E" w:rsidRPr="00E05729">
        <w:rPr>
          <w:sz w:val="23"/>
          <w:szCs w:val="23"/>
        </w:rPr>
        <w:t xml:space="preserve"> </w:t>
      </w:r>
      <w:r w:rsidR="00CF4169" w:rsidRPr="00E05729">
        <w:rPr>
          <w:sz w:val="23"/>
          <w:szCs w:val="23"/>
        </w:rPr>
        <w:t>Неуведомление</w:t>
      </w:r>
      <w:r>
        <w:rPr>
          <w:sz w:val="23"/>
          <w:szCs w:val="23"/>
        </w:rPr>
        <w:t>/несвоевременное уведомление</w:t>
      </w:r>
      <w:r w:rsidR="00CF4169" w:rsidRPr="00E05729">
        <w:rPr>
          <w:sz w:val="23"/>
          <w:szCs w:val="23"/>
        </w:rPr>
        <w:t>, а также непредоставление пояснений и подтверждающих документов, лишает сторону права на освобождение от ответственности за неисполнение обязательств вследствие наступления указанных обстоятельств.</w:t>
      </w:r>
    </w:p>
    <w:p w14:paraId="76841576" w14:textId="77777777" w:rsidR="008E29ED" w:rsidRPr="00E05729" w:rsidRDefault="008E29ED" w:rsidP="008834EF">
      <w:pPr>
        <w:pStyle w:val="a6"/>
        <w:suppressAutoHyphens/>
        <w:jc w:val="both"/>
        <w:rPr>
          <w:b/>
          <w:sz w:val="18"/>
          <w:szCs w:val="18"/>
        </w:rPr>
      </w:pPr>
    </w:p>
    <w:p w14:paraId="56358268" w14:textId="36A143CC" w:rsidR="00D4052E" w:rsidRPr="00D4052E" w:rsidRDefault="00892C11" w:rsidP="00D4052E">
      <w:pPr>
        <w:widowControl w:val="0"/>
        <w:tabs>
          <w:tab w:val="left" w:pos="709"/>
        </w:tabs>
        <w:adjustRightInd w:val="0"/>
        <w:spacing w:after="13"/>
        <w:ind w:right="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D4052E">
        <w:rPr>
          <w:b/>
          <w:sz w:val="22"/>
          <w:szCs w:val="22"/>
        </w:rPr>
        <w:t>. ОБМЕН ДОКУМЕНТАМИ В ЭЛЕКТРОННОМ ВИДЕ</w:t>
      </w:r>
    </w:p>
    <w:p w14:paraId="55901FA4" w14:textId="3221720B" w:rsid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t>10</w:t>
      </w:r>
      <w:r w:rsidR="00E05729">
        <w:rPr>
          <w:rFonts w:ascii="Times New Roman" w:eastAsia="Calibri" w:hAnsi="Times New Roman"/>
          <w:sz w:val="23"/>
          <w:szCs w:val="23"/>
        </w:rPr>
        <w:t xml:space="preserve">.1. </w:t>
      </w:r>
      <w:r w:rsidR="00D4052E" w:rsidRPr="00E05729">
        <w:rPr>
          <w:rFonts w:ascii="Times New Roman" w:eastAsia="Calibri" w:hAnsi="Times New Roman"/>
          <w:sz w:val="23"/>
          <w:szCs w:val="23"/>
        </w:rPr>
        <w:t xml:space="preserve">В целях исполнения своих обязательств в рамках настоящего </w:t>
      </w:r>
      <w:r w:rsidR="008C5F50">
        <w:rPr>
          <w:rFonts w:ascii="Times New Roman" w:eastAsia="Calibri" w:hAnsi="Times New Roman"/>
          <w:sz w:val="23"/>
          <w:szCs w:val="23"/>
        </w:rPr>
        <w:t>Д</w:t>
      </w:r>
      <w:r w:rsidR="00D4052E" w:rsidRPr="00E05729">
        <w:rPr>
          <w:rFonts w:ascii="Times New Roman" w:eastAsia="Calibri" w:hAnsi="Times New Roman"/>
          <w:sz w:val="23"/>
          <w:szCs w:val="23"/>
        </w:rPr>
        <w:t xml:space="preserve">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14:paraId="2B9ED8CD" w14:textId="4653CF55" w:rsid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t>10</w:t>
      </w:r>
      <w:r w:rsidR="00E05729">
        <w:rPr>
          <w:rFonts w:ascii="Times New Roman" w:eastAsia="Calibri" w:hAnsi="Times New Roman"/>
          <w:sz w:val="23"/>
          <w:szCs w:val="23"/>
        </w:rPr>
        <w:t xml:space="preserve">.2. </w:t>
      </w:r>
      <w:r w:rsidR="00D4052E" w:rsidRPr="00E05729">
        <w:rPr>
          <w:rFonts w:ascii="Times New Roman" w:eastAsia="Calibri" w:hAnsi="Times New Roman"/>
          <w:sz w:val="23"/>
          <w:szCs w:val="23"/>
        </w:rPr>
        <w:t>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подписи», Федеральным законом от 06.12.2011 №402-ФЗ «О бухгалтерском учете», приказом Министерства финансов Российской Федерации от 05.02.2021 № 14Н.</w:t>
      </w:r>
    </w:p>
    <w:p w14:paraId="31BF6C15" w14:textId="76CFDC6C" w:rsid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t>10</w:t>
      </w:r>
      <w:r w:rsidR="00E05729">
        <w:rPr>
          <w:rFonts w:ascii="Times New Roman" w:eastAsia="Calibri" w:hAnsi="Times New Roman"/>
          <w:sz w:val="23"/>
          <w:szCs w:val="23"/>
        </w:rPr>
        <w:t xml:space="preserve">.3. </w:t>
      </w:r>
      <w:r w:rsidR="00D4052E" w:rsidRPr="00E05729">
        <w:rPr>
          <w:rFonts w:ascii="Times New Roman" w:eastAsia="Calibri" w:hAnsi="Times New Roman"/>
          <w:sz w:val="23"/>
          <w:szCs w:val="23"/>
        </w:rPr>
        <w:t xml:space="preserve">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14:paraId="66BC275A" w14:textId="30C8F326" w:rsidR="00D4052E" w:rsidRP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t>10</w:t>
      </w:r>
      <w:r w:rsidR="00E05729">
        <w:rPr>
          <w:rFonts w:ascii="Times New Roman" w:eastAsia="Calibri" w:hAnsi="Times New Roman"/>
          <w:sz w:val="23"/>
          <w:szCs w:val="23"/>
        </w:rPr>
        <w:t xml:space="preserve">.4. </w:t>
      </w:r>
      <w:r w:rsidR="00D4052E" w:rsidRPr="00E05729">
        <w:rPr>
          <w:rFonts w:ascii="Times New Roman" w:eastAsia="Calibri" w:hAnsi="Times New Roman"/>
          <w:sz w:val="23"/>
          <w:szCs w:val="23"/>
        </w:rPr>
        <w:t xml:space="preserve">В случае наличия у Сторон нескольких уполномоченных лиц для обмена информацией по </w:t>
      </w:r>
      <w:r w:rsidR="008C5F50">
        <w:rPr>
          <w:rFonts w:ascii="Times New Roman" w:eastAsia="Calibri" w:hAnsi="Times New Roman"/>
          <w:sz w:val="23"/>
          <w:szCs w:val="23"/>
        </w:rPr>
        <w:t>Д</w:t>
      </w:r>
      <w:r w:rsidR="00D4052E" w:rsidRPr="00E05729">
        <w:rPr>
          <w:rFonts w:ascii="Times New Roman" w:eastAsia="Calibri" w:hAnsi="Times New Roman"/>
          <w:sz w:val="23"/>
          <w:szCs w:val="23"/>
        </w:rPr>
        <w:t>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14:paraId="1F9C4064" w14:textId="6348907A" w:rsidR="00D4052E" w:rsidRP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t>10</w:t>
      </w:r>
      <w:r w:rsidR="00E05729">
        <w:rPr>
          <w:rFonts w:ascii="Times New Roman" w:eastAsia="Calibri" w:hAnsi="Times New Roman"/>
          <w:sz w:val="23"/>
          <w:szCs w:val="23"/>
        </w:rPr>
        <w:t xml:space="preserve">.5. </w:t>
      </w:r>
      <w:r w:rsidR="00D4052E" w:rsidRPr="00E05729">
        <w:rPr>
          <w:rFonts w:ascii="Times New Roman" w:eastAsia="Calibri" w:hAnsi="Times New Roman"/>
          <w:sz w:val="23"/>
          <w:szCs w:val="23"/>
        </w:rPr>
        <w:t>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14:paraId="485EF858" w14:textId="241F5F5E" w:rsidR="00D4052E" w:rsidRPr="00E05729" w:rsidRDefault="00D4052E" w:rsidP="00D4052E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E05729">
        <w:rPr>
          <w:rFonts w:eastAsia="Calibri"/>
          <w:sz w:val="23"/>
          <w:szCs w:val="23"/>
        </w:rPr>
        <w:t xml:space="preserve">- подтверждена действительность КЭП, с помощью которой подписан данный электронный документ, на дату подписания документа; </w:t>
      </w:r>
    </w:p>
    <w:p w14:paraId="7E6A34C3" w14:textId="77777777" w:rsidR="00D4052E" w:rsidRPr="00E05729" w:rsidRDefault="00D4052E" w:rsidP="00D4052E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E05729">
        <w:rPr>
          <w:rFonts w:eastAsia="Calibri"/>
          <w:sz w:val="23"/>
          <w:szCs w:val="23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14:paraId="4B771327" w14:textId="77777777" w:rsidR="00D4052E" w:rsidRPr="00E05729" w:rsidRDefault="00D4052E" w:rsidP="00D4052E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E05729">
        <w:rPr>
          <w:rFonts w:eastAsia="Calibri"/>
          <w:sz w:val="23"/>
          <w:szCs w:val="23"/>
        </w:rPr>
        <w:t xml:space="preserve">- подтверждено отсутствие изменений, внесенных в этот документ после его подписания; </w:t>
      </w:r>
    </w:p>
    <w:p w14:paraId="322691D1" w14:textId="77777777" w:rsidR="00D4052E" w:rsidRPr="00E05729" w:rsidRDefault="00D4052E" w:rsidP="00D4052E">
      <w:pPr>
        <w:tabs>
          <w:tab w:val="left" w:pos="993"/>
        </w:tabs>
        <w:ind w:firstLine="284"/>
        <w:jc w:val="both"/>
        <w:rPr>
          <w:rFonts w:eastAsia="Calibri"/>
          <w:sz w:val="23"/>
          <w:szCs w:val="23"/>
        </w:rPr>
      </w:pPr>
      <w:r w:rsidRPr="00E05729">
        <w:rPr>
          <w:rFonts w:eastAsia="Calibri"/>
          <w:sz w:val="23"/>
          <w:szCs w:val="23"/>
        </w:rPr>
        <w:t>- КЭП, с помощью которой подписан документ, используется с учетом ограничений, содержащихся в сертификате КЭП.</w:t>
      </w:r>
    </w:p>
    <w:p w14:paraId="76439DFB" w14:textId="597BBDE1" w:rsidR="00E05729" w:rsidRDefault="00892C11" w:rsidP="00E05729">
      <w:pPr>
        <w:tabs>
          <w:tab w:val="left" w:pos="567"/>
        </w:tabs>
        <w:contextualSpacing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10</w:t>
      </w:r>
      <w:r w:rsidR="00E05729">
        <w:rPr>
          <w:rFonts w:eastAsia="Calibri"/>
          <w:sz w:val="23"/>
          <w:szCs w:val="23"/>
        </w:rPr>
        <w:t xml:space="preserve">.6. </w:t>
      </w:r>
      <w:r w:rsidR="00D4052E" w:rsidRPr="00E05729">
        <w:rPr>
          <w:rFonts w:eastAsia="Calibri"/>
          <w:sz w:val="23"/>
          <w:szCs w:val="23"/>
        </w:rPr>
        <w:t>Вследстви</w:t>
      </w:r>
      <w:r w:rsidR="003211F1">
        <w:rPr>
          <w:rFonts w:eastAsia="Calibri"/>
          <w:sz w:val="23"/>
          <w:szCs w:val="23"/>
        </w:rPr>
        <w:t>е</w:t>
      </w:r>
      <w:r w:rsidR="00D4052E" w:rsidRPr="00E05729">
        <w:rPr>
          <w:rFonts w:eastAsia="Calibri"/>
          <w:sz w:val="23"/>
          <w:szCs w:val="23"/>
        </w:rPr>
        <w:t xml:space="preserve">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возникшие, в связи с этим убытки.</w:t>
      </w:r>
    </w:p>
    <w:p w14:paraId="50DF694C" w14:textId="634E85C5" w:rsidR="00D4052E" w:rsidRPr="00E05729" w:rsidRDefault="00892C11" w:rsidP="00E05729">
      <w:pPr>
        <w:tabs>
          <w:tab w:val="left" w:pos="567"/>
        </w:tabs>
        <w:contextualSpacing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10</w:t>
      </w:r>
      <w:r w:rsidR="00E05729">
        <w:rPr>
          <w:rFonts w:eastAsia="Calibri"/>
          <w:sz w:val="23"/>
          <w:szCs w:val="23"/>
        </w:rPr>
        <w:t xml:space="preserve">.7. </w:t>
      </w:r>
      <w:r w:rsidR="00D4052E" w:rsidRPr="00E05729">
        <w:rPr>
          <w:rFonts w:eastAsia="Calibri"/>
          <w:sz w:val="23"/>
          <w:szCs w:val="23"/>
        </w:rPr>
        <w:t xml:space="preserve">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14:paraId="44127552" w14:textId="6690325F" w:rsidR="00D4052E" w:rsidRP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t>10</w:t>
      </w:r>
      <w:r w:rsidR="00E05729">
        <w:rPr>
          <w:rFonts w:ascii="Times New Roman" w:eastAsia="Calibri" w:hAnsi="Times New Roman"/>
          <w:sz w:val="23"/>
          <w:szCs w:val="23"/>
        </w:rPr>
        <w:t xml:space="preserve">.8. </w:t>
      </w:r>
      <w:r w:rsidR="00D4052E" w:rsidRPr="00E05729">
        <w:rPr>
          <w:rFonts w:ascii="Times New Roman" w:eastAsia="Calibri" w:hAnsi="Times New Roman"/>
          <w:sz w:val="23"/>
          <w:szCs w:val="23"/>
        </w:rPr>
        <w:t>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роумингового оператора.</w:t>
      </w:r>
    </w:p>
    <w:p w14:paraId="07A84D39" w14:textId="2724FBF4" w:rsidR="00D4052E" w:rsidRP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t>10</w:t>
      </w:r>
      <w:r w:rsidR="00E05729">
        <w:rPr>
          <w:rFonts w:ascii="Times New Roman" w:eastAsia="Calibri" w:hAnsi="Times New Roman"/>
          <w:sz w:val="23"/>
          <w:szCs w:val="23"/>
        </w:rPr>
        <w:t xml:space="preserve">.9. </w:t>
      </w:r>
      <w:r w:rsidR="00D4052E" w:rsidRPr="00E05729">
        <w:rPr>
          <w:rFonts w:ascii="Times New Roman" w:eastAsia="Calibri" w:hAnsi="Times New Roman"/>
          <w:sz w:val="23"/>
          <w:szCs w:val="23"/>
        </w:rPr>
        <w:t xml:space="preserve">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</w:t>
      </w:r>
      <w:r w:rsidR="008C5F50">
        <w:rPr>
          <w:rFonts w:ascii="Times New Roman" w:eastAsia="Calibri" w:hAnsi="Times New Roman"/>
          <w:sz w:val="23"/>
          <w:szCs w:val="23"/>
        </w:rPr>
        <w:t>Д</w:t>
      </w:r>
      <w:r w:rsidR="00D4052E" w:rsidRPr="00E05729">
        <w:rPr>
          <w:rFonts w:ascii="Times New Roman" w:eastAsia="Calibri" w:hAnsi="Times New Roman"/>
          <w:sz w:val="23"/>
          <w:szCs w:val="23"/>
        </w:rPr>
        <w:t xml:space="preserve">оговором. </w:t>
      </w:r>
    </w:p>
    <w:p w14:paraId="140404B5" w14:textId="62194315" w:rsidR="00D4052E" w:rsidRPr="00E05729" w:rsidRDefault="00892C11" w:rsidP="00E05729">
      <w:pPr>
        <w:pStyle w:val="af4"/>
        <w:tabs>
          <w:tab w:val="left" w:pos="567"/>
        </w:tabs>
        <w:ind w:left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>
        <w:rPr>
          <w:rFonts w:ascii="Times New Roman" w:eastAsia="Calibri" w:hAnsi="Times New Roman"/>
          <w:sz w:val="23"/>
          <w:szCs w:val="23"/>
        </w:rPr>
        <w:lastRenderedPageBreak/>
        <w:t>10</w:t>
      </w:r>
      <w:r w:rsidR="00E05729">
        <w:rPr>
          <w:rFonts w:ascii="Times New Roman" w:eastAsia="Calibri" w:hAnsi="Times New Roman"/>
          <w:sz w:val="23"/>
          <w:szCs w:val="23"/>
        </w:rPr>
        <w:t>.10.</w:t>
      </w:r>
      <w:r w:rsidR="00D4052E" w:rsidRPr="00E05729">
        <w:rPr>
          <w:rFonts w:ascii="Times New Roman" w:eastAsia="Calibri" w:hAnsi="Times New Roman"/>
          <w:sz w:val="23"/>
          <w:szCs w:val="23"/>
        </w:rPr>
        <w:t xml:space="preserve"> В случае передачи Стороне электронного документа с ошибкой, Сторона, которая выявила ошибку направляет уведомление другой Стороне о необходимости исправить документ. Сторона, допустившая ошибку, предоставляет другой Стороне исправленный документ в течение 1 (одного) рабочего дня с момента получения уведомления. </w:t>
      </w:r>
    </w:p>
    <w:p w14:paraId="5C2E6A8F" w14:textId="2CA471B5" w:rsidR="00D4052E" w:rsidRPr="00E05729" w:rsidRDefault="00892C11" w:rsidP="00E05729">
      <w:pPr>
        <w:tabs>
          <w:tab w:val="left" w:pos="567"/>
        </w:tabs>
        <w:contextualSpacing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10</w:t>
      </w:r>
      <w:r w:rsidR="00E05729">
        <w:rPr>
          <w:rFonts w:eastAsia="Calibri"/>
          <w:sz w:val="23"/>
          <w:szCs w:val="23"/>
        </w:rPr>
        <w:t>.11.</w:t>
      </w:r>
      <w:r w:rsidR="00D4052E" w:rsidRPr="00E05729">
        <w:rPr>
          <w:rFonts w:eastAsia="Calibri"/>
          <w:sz w:val="23"/>
          <w:szCs w:val="23"/>
        </w:rPr>
        <w:t xml:space="preserve">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3055247D" w14:textId="7BBAC9C9" w:rsidR="00115126" w:rsidRPr="005910F6" w:rsidRDefault="00115126" w:rsidP="00F74190">
      <w:pPr>
        <w:pStyle w:val="a6"/>
        <w:suppressAutoHyphens/>
        <w:ind w:firstLine="720"/>
        <w:jc w:val="center"/>
        <w:rPr>
          <w:b/>
          <w:sz w:val="14"/>
          <w:szCs w:val="14"/>
        </w:rPr>
      </w:pPr>
    </w:p>
    <w:p w14:paraId="44384714" w14:textId="16D8AF1E" w:rsidR="00E906A8" w:rsidRPr="006D5883" w:rsidRDefault="00115126" w:rsidP="00C408A1">
      <w:pPr>
        <w:pStyle w:val="a6"/>
        <w:suppressAutoHyphens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EF2B5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93164A" w:rsidRPr="006D5883">
        <w:rPr>
          <w:b/>
          <w:sz w:val="22"/>
          <w:szCs w:val="22"/>
        </w:rPr>
        <w:t>ПОРЯДОК РАЗРЕШЕНИЯ СПОРОВ</w:t>
      </w:r>
      <w:r w:rsidR="00E906A8" w:rsidRPr="006D5883">
        <w:rPr>
          <w:b/>
          <w:sz w:val="22"/>
          <w:szCs w:val="22"/>
        </w:rPr>
        <w:t>.</w:t>
      </w:r>
    </w:p>
    <w:p w14:paraId="3E0BA3CE" w14:textId="77777777" w:rsidR="005915BA" w:rsidRDefault="00E906A8" w:rsidP="00C408A1">
      <w:pPr>
        <w:pStyle w:val="a6"/>
        <w:suppressAutoHyphens/>
        <w:jc w:val="center"/>
        <w:rPr>
          <w:b/>
          <w:sz w:val="22"/>
          <w:szCs w:val="22"/>
        </w:rPr>
      </w:pPr>
      <w:r w:rsidRPr="006D5883">
        <w:rPr>
          <w:b/>
          <w:sz w:val="22"/>
          <w:szCs w:val="22"/>
        </w:rPr>
        <w:t xml:space="preserve">ПОРЯДОК </w:t>
      </w:r>
      <w:r w:rsidR="0093164A" w:rsidRPr="006D5883">
        <w:rPr>
          <w:b/>
          <w:sz w:val="22"/>
          <w:szCs w:val="22"/>
        </w:rPr>
        <w:t>ИЗМЕНЕНИЯ, РАСТОРЖЕНИЯ ДОГОВОРА</w:t>
      </w:r>
    </w:p>
    <w:p w14:paraId="632BAD82" w14:textId="7C875297" w:rsidR="000E0227" w:rsidRPr="00E05729" w:rsidRDefault="009B1829" w:rsidP="00F74190">
      <w:pPr>
        <w:suppressAutoHyphens/>
        <w:jc w:val="both"/>
        <w:rPr>
          <w:sz w:val="23"/>
          <w:szCs w:val="23"/>
        </w:rPr>
      </w:pPr>
      <w:r w:rsidRPr="00E05729">
        <w:rPr>
          <w:noProof/>
          <w:sz w:val="23"/>
          <w:szCs w:val="23"/>
        </w:rPr>
        <w:t>1</w:t>
      </w:r>
      <w:r w:rsidR="00EF2B52">
        <w:rPr>
          <w:noProof/>
          <w:sz w:val="23"/>
          <w:szCs w:val="23"/>
        </w:rPr>
        <w:t>1</w:t>
      </w:r>
      <w:r w:rsidR="0093164A" w:rsidRPr="00E05729">
        <w:rPr>
          <w:noProof/>
          <w:sz w:val="23"/>
          <w:szCs w:val="23"/>
        </w:rPr>
        <w:t>.1.</w:t>
      </w:r>
      <w:r w:rsidR="0093164A" w:rsidRPr="00E05729">
        <w:rPr>
          <w:sz w:val="23"/>
          <w:szCs w:val="23"/>
        </w:rPr>
        <w:t xml:space="preserve"> </w:t>
      </w:r>
      <w:r w:rsidR="000E0227" w:rsidRPr="00E05729">
        <w:rPr>
          <w:sz w:val="23"/>
          <w:szCs w:val="23"/>
        </w:rPr>
        <w:t>Все споры и разногласия, и требования, возникающие из настоящего Договора или в связи 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с даты ее получения. При неурегулировании спора в претензионном порядке, спор передается на рассмотрение в Арбитражный суд Ханты-Мансийского автономного округа – Югры.</w:t>
      </w:r>
    </w:p>
    <w:p w14:paraId="209C49C7" w14:textId="1AC18671" w:rsidR="000B53B4" w:rsidRPr="00E05729" w:rsidRDefault="009B1829" w:rsidP="00F74190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1</w:t>
      </w:r>
      <w:r w:rsidR="00004201" w:rsidRPr="00E05729">
        <w:rPr>
          <w:sz w:val="23"/>
          <w:szCs w:val="23"/>
        </w:rPr>
        <w:t xml:space="preserve">.2. </w:t>
      </w:r>
      <w:r w:rsidR="000B53B4" w:rsidRPr="00E05729">
        <w:rPr>
          <w:sz w:val="23"/>
          <w:szCs w:val="23"/>
        </w:rPr>
        <w:t xml:space="preserve">Заказчик вправе в любое время отказаться от исполнения обязательств по настоящему Договору в одностороннем порядке при условии оплаты </w:t>
      </w:r>
      <w:r w:rsidR="00EF2B52">
        <w:rPr>
          <w:sz w:val="23"/>
          <w:szCs w:val="23"/>
        </w:rPr>
        <w:t>Подрядчику</w:t>
      </w:r>
      <w:r w:rsidR="000B53B4" w:rsidRPr="00E05729">
        <w:rPr>
          <w:sz w:val="23"/>
          <w:szCs w:val="23"/>
        </w:rPr>
        <w:t xml:space="preserve"> фактически понесенных им расходов. В этом случае Заказчик уведомляет об этом </w:t>
      </w:r>
      <w:r w:rsidR="00EF2B52" w:rsidRPr="00EF2B52">
        <w:rPr>
          <w:sz w:val="23"/>
          <w:szCs w:val="23"/>
        </w:rPr>
        <w:t>Подрядчик</w:t>
      </w:r>
      <w:r w:rsidR="00EF2B52">
        <w:rPr>
          <w:sz w:val="23"/>
          <w:szCs w:val="23"/>
        </w:rPr>
        <w:t>а</w:t>
      </w:r>
      <w:r w:rsidR="00EF2B52" w:rsidRPr="00EF2B52">
        <w:rPr>
          <w:sz w:val="23"/>
          <w:szCs w:val="23"/>
        </w:rPr>
        <w:t xml:space="preserve"> </w:t>
      </w:r>
      <w:r w:rsidR="000B53B4" w:rsidRPr="00E05729">
        <w:rPr>
          <w:sz w:val="23"/>
          <w:szCs w:val="23"/>
        </w:rPr>
        <w:t>в письменной форме не менее чем за 15 (пятнадцать) календарных дней до предполагаемой даты расторжения.</w:t>
      </w:r>
    </w:p>
    <w:p w14:paraId="4799F2E8" w14:textId="1BD9E6E4" w:rsidR="00865816" w:rsidRPr="00E05729" w:rsidRDefault="009B1829" w:rsidP="00F74190">
      <w:pPr>
        <w:pStyle w:val="a6"/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1</w:t>
      </w:r>
      <w:r w:rsidR="0093164A" w:rsidRPr="00E05729">
        <w:rPr>
          <w:sz w:val="23"/>
          <w:szCs w:val="23"/>
        </w:rPr>
        <w:t xml:space="preserve">.3. </w:t>
      </w:r>
      <w:r w:rsidR="00EF2B52" w:rsidRPr="00EF2B52">
        <w:rPr>
          <w:sz w:val="23"/>
          <w:szCs w:val="23"/>
        </w:rPr>
        <w:t xml:space="preserve">Подрядчик </w:t>
      </w:r>
      <w:r w:rsidR="000B53B4" w:rsidRPr="00E05729">
        <w:rPr>
          <w:sz w:val="23"/>
          <w:szCs w:val="23"/>
        </w:rPr>
        <w:t xml:space="preserve">вправе отказаться от исполнения настоящего </w:t>
      </w:r>
      <w:r w:rsidR="008C5F50">
        <w:rPr>
          <w:sz w:val="23"/>
          <w:szCs w:val="23"/>
        </w:rPr>
        <w:t>Д</w:t>
      </w:r>
      <w:r w:rsidR="000B53B4" w:rsidRPr="00E05729">
        <w:rPr>
          <w:sz w:val="23"/>
          <w:szCs w:val="23"/>
        </w:rPr>
        <w:t>оговора по основаниям, предусмотренным действующим законодательством Российской Федерации.</w:t>
      </w:r>
    </w:p>
    <w:p w14:paraId="134FFDFF" w14:textId="09E0498F" w:rsidR="00D425B5" w:rsidRPr="00FA6F4E" w:rsidRDefault="00865816" w:rsidP="00F74190">
      <w:pPr>
        <w:pStyle w:val="a6"/>
        <w:suppressAutoHyphens/>
        <w:jc w:val="both"/>
        <w:rPr>
          <w:spacing w:val="-6"/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1</w:t>
      </w:r>
      <w:r w:rsidRPr="00E05729">
        <w:rPr>
          <w:sz w:val="23"/>
          <w:szCs w:val="23"/>
        </w:rPr>
        <w:t xml:space="preserve">.4. </w:t>
      </w:r>
      <w:r w:rsidR="000B53B4" w:rsidRPr="00FA6F4E">
        <w:rPr>
          <w:spacing w:val="-6"/>
          <w:sz w:val="23"/>
          <w:szCs w:val="23"/>
        </w:rPr>
        <w:t>Отсутствие вины за неисполнение или ненадлежащее исполнение обязательств по настоящему Договору доказывается Стороной, нарушившей обязательства. Вина Сторон в нарушении обязательств подтверждается двухсторонним актом. Стороны не вправе отказаться от составления и подписания акта. При наличии возражений, заинтересованная Сторона подписывает акт с изложением своих возражений.</w:t>
      </w:r>
    </w:p>
    <w:p w14:paraId="628D0192" w14:textId="77777777" w:rsidR="00C01D5E" w:rsidRDefault="00C01D5E" w:rsidP="00C408A1">
      <w:pPr>
        <w:suppressAutoHyphens/>
        <w:jc w:val="center"/>
        <w:rPr>
          <w:b/>
          <w:bCs/>
          <w:sz w:val="22"/>
          <w:szCs w:val="22"/>
        </w:rPr>
      </w:pPr>
    </w:p>
    <w:p w14:paraId="09AB85A1" w14:textId="564D6AEC" w:rsidR="006D5883" w:rsidRDefault="009B1829" w:rsidP="00C408A1">
      <w:pPr>
        <w:suppressAutoHyphens/>
        <w:jc w:val="center"/>
        <w:rPr>
          <w:b/>
          <w:bCs/>
          <w:sz w:val="22"/>
          <w:szCs w:val="22"/>
        </w:rPr>
      </w:pPr>
      <w:r w:rsidRPr="006D5883">
        <w:rPr>
          <w:b/>
          <w:bCs/>
          <w:sz w:val="22"/>
          <w:szCs w:val="22"/>
        </w:rPr>
        <w:t>1</w:t>
      </w:r>
      <w:r w:rsidR="00EF2B52">
        <w:rPr>
          <w:b/>
          <w:bCs/>
          <w:sz w:val="22"/>
          <w:szCs w:val="22"/>
        </w:rPr>
        <w:t>2</w:t>
      </w:r>
      <w:r w:rsidR="0093164A" w:rsidRPr="006D5883">
        <w:rPr>
          <w:b/>
          <w:bCs/>
          <w:sz w:val="22"/>
          <w:szCs w:val="22"/>
        </w:rPr>
        <w:t>. ЗАКЛЮЧИТЕЛЬНЫЕ ПОЛОЖЕНИЯ</w:t>
      </w:r>
    </w:p>
    <w:p w14:paraId="618A775E" w14:textId="47B75558" w:rsidR="00E84441" w:rsidRPr="00E05729" w:rsidRDefault="009B1829" w:rsidP="00817437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2</w:t>
      </w:r>
      <w:r w:rsidR="00E84441" w:rsidRPr="00E05729">
        <w:rPr>
          <w:sz w:val="23"/>
          <w:szCs w:val="23"/>
        </w:rPr>
        <w:t>.1.</w:t>
      </w:r>
      <w:r w:rsidR="00992CE9" w:rsidRPr="00E05729">
        <w:rPr>
          <w:sz w:val="23"/>
          <w:szCs w:val="23"/>
        </w:rPr>
        <w:t xml:space="preserve"> </w:t>
      </w:r>
      <w:r w:rsidR="00EC00CE" w:rsidRPr="00E05729">
        <w:rPr>
          <w:sz w:val="23"/>
          <w:szCs w:val="23"/>
        </w:rPr>
        <w:t>Настоящий д</w:t>
      </w:r>
      <w:r w:rsidR="00E84441" w:rsidRPr="00E05729">
        <w:rPr>
          <w:sz w:val="23"/>
          <w:szCs w:val="23"/>
        </w:rPr>
        <w:t xml:space="preserve">оговор вступает </w:t>
      </w:r>
      <w:r w:rsidR="00992CE9" w:rsidRPr="00E05729">
        <w:rPr>
          <w:sz w:val="23"/>
          <w:szCs w:val="23"/>
        </w:rPr>
        <w:t xml:space="preserve">в силу </w:t>
      </w:r>
      <w:r w:rsidR="00992CE9" w:rsidRPr="00E05729">
        <w:rPr>
          <w:b/>
          <w:sz w:val="23"/>
          <w:szCs w:val="23"/>
        </w:rPr>
        <w:t xml:space="preserve">с </w:t>
      </w:r>
      <w:r w:rsidR="00F96BB0" w:rsidRPr="00E05729">
        <w:rPr>
          <w:b/>
          <w:sz w:val="23"/>
          <w:szCs w:val="23"/>
        </w:rPr>
        <w:t>даты</w:t>
      </w:r>
      <w:r w:rsidR="00992CE9" w:rsidRPr="00E05729">
        <w:rPr>
          <w:b/>
          <w:sz w:val="23"/>
          <w:szCs w:val="23"/>
        </w:rPr>
        <w:t xml:space="preserve"> подписания </w:t>
      </w:r>
      <w:r w:rsidR="000E0227" w:rsidRPr="00E05729">
        <w:rPr>
          <w:b/>
          <w:sz w:val="23"/>
          <w:szCs w:val="23"/>
        </w:rPr>
        <w:t>его обеими С</w:t>
      </w:r>
      <w:r w:rsidR="005E58DC" w:rsidRPr="00E05729">
        <w:rPr>
          <w:b/>
          <w:sz w:val="23"/>
          <w:szCs w:val="23"/>
        </w:rPr>
        <w:t xml:space="preserve">торонами </w:t>
      </w:r>
      <w:r w:rsidR="00992CE9" w:rsidRPr="00E05729">
        <w:rPr>
          <w:b/>
          <w:sz w:val="23"/>
          <w:szCs w:val="23"/>
        </w:rPr>
        <w:t xml:space="preserve">и действует </w:t>
      </w:r>
      <w:r w:rsidR="00BF2FC7" w:rsidRPr="00E05729">
        <w:rPr>
          <w:b/>
          <w:sz w:val="23"/>
          <w:szCs w:val="23"/>
        </w:rPr>
        <w:t xml:space="preserve">по </w:t>
      </w:r>
      <w:r w:rsidR="00C03BAF" w:rsidRPr="00E05729">
        <w:rPr>
          <w:b/>
          <w:sz w:val="23"/>
          <w:szCs w:val="23"/>
        </w:rPr>
        <w:t>3</w:t>
      </w:r>
      <w:r w:rsidR="008B46B3">
        <w:rPr>
          <w:b/>
          <w:sz w:val="23"/>
          <w:szCs w:val="23"/>
        </w:rPr>
        <w:t>1</w:t>
      </w:r>
      <w:r w:rsidR="00C03BAF" w:rsidRPr="00E05729">
        <w:rPr>
          <w:b/>
          <w:sz w:val="23"/>
          <w:szCs w:val="23"/>
        </w:rPr>
        <w:t xml:space="preserve"> </w:t>
      </w:r>
      <w:r w:rsidR="00EF2B52">
        <w:rPr>
          <w:b/>
          <w:sz w:val="23"/>
          <w:szCs w:val="23"/>
        </w:rPr>
        <w:t>декабря</w:t>
      </w:r>
      <w:r w:rsidR="009D285A" w:rsidRPr="00E05729">
        <w:rPr>
          <w:b/>
          <w:sz w:val="23"/>
          <w:szCs w:val="23"/>
        </w:rPr>
        <w:t xml:space="preserve"> </w:t>
      </w:r>
      <w:r w:rsidR="00B551C5" w:rsidRPr="00E05729">
        <w:rPr>
          <w:b/>
          <w:sz w:val="23"/>
          <w:szCs w:val="23"/>
        </w:rPr>
        <w:t>202</w:t>
      </w:r>
      <w:r w:rsidR="000B53B4" w:rsidRPr="00E05729">
        <w:rPr>
          <w:b/>
          <w:sz w:val="23"/>
          <w:szCs w:val="23"/>
        </w:rPr>
        <w:t>6</w:t>
      </w:r>
      <w:r w:rsidR="00992CE9" w:rsidRPr="00E05729">
        <w:rPr>
          <w:b/>
          <w:sz w:val="23"/>
          <w:szCs w:val="23"/>
        </w:rPr>
        <w:t xml:space="preserve"> год</w:t>
      </w:r>
      <w:r w:rsidR="00BF2FC7" w:rsidRPr="00E05729">
        <w:rPr>
          <w:b/>
          <w:sz w:val="23"/>
          <w:szCs w:val="23"/>
        </w:rPr>
        <w:t>а</w:t>
      </w:r>
      <w:r w:rsidR="0093164A" w:rsidRPr="00E05729">
        <w:rPr>
          <w:b/>
          <w:sz w:val="23"/>
          <w:szCs w:val="23"/>
        </w:rPr>
        <w:t>.</w:t>
      </w:r>
      <w:r w:rsidR="00E84441" w:rsidRPr="00E05729">
        <w:rPr>
          <w:sz w:val="23"/>
          <w:szCs w:val="23"/>
        </w:rPr>
        <w:t xml:space="preserve"> Истечение срока действия </w:t>
      </w:r>
      <w:r w:rsidR="008C5F50">
        <w:rPr>
          <w:sz w:val="23"/>
          <w:szCs w:val="23"/>
        </w:rPr>
        <w:t>Д</w:t>
      </w:r>
      <w:r w:rsidR="00E84441" w:rsidRPr="00E05729">
        <w:rPr>
          <w:sz w:val="23"/>
          <w:szCs w:val="23"/>
        </w:rPr>
        <w:t>оговора не освобождает Стороны от исполнения обязательств, возникших в течение срока его действия.</w:t>
      </w:r>
    </w:p>
    <w:p w14:paraId="4FB1C9AD" w14:textId="77777777" w:rsidR="00865816" w:rsidRPr="00E05729" w:rsidRDefault="00865816" w:rsidP="00865816">
      <w:pPr>
        <w:tabs>
          <w:tab w:val="left" w:pos="426"/>
        </w:tabs>
        <w:jc w:val="both"/>
        <w:rPr>
          <w:sz w:val="23"/>
          <w:szCs w:val="23"/>
        </w:rPr>
      </w:pPr>
      <w:r w:rsidRPr="00E05729">
        <w:rPr>
          <w:b/>
          <w:bCs/>
          <w:sz w:val="23"/>
          <w:szCs w:val="23"/>
        </w:rPr>
        <w:t xml:space="preserve">      </w:t>
      </w:r>
      <w:r w:rsidRPr="00E05729">
        <w:rPr>
          <w:sz w:val="23"/>
          <w:szCs w:val="23"/>
        </w:rPr>
        <w:t>Прекращение действия Договора не освобождает Стороны от ответственности за нарушения, допущенные в период его действия.</w:t>
      </w:r>
    </w:p>
    <w:p w14:paraId="1812419E" w14:textId="299663A7" w:rsidR="00644240" w:rsidRPr="00E05729" w:rsidRDefault="009B1829" w:rsidP="006D5883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2</w:t>
      </w:r>
      <w:r w:rsidR="00E84441" w:rsidRPr="00E05729">
        <w:rPr>
          <w:sz w:val="23"/>
          <w:szCs w:val="23"/>
        </w:rPr>
        <w:t>.2</w:t>
      </w:r>
      <w:r w:rsidR="0093164A" w:rsidRPr="00E05729">
        <w:rPr>
          <w:sz w:val="23"/>
          <w:szCs w:val="23"/>
        </w:rPr>
        <w:t xml:space="preserve">. После подписания настоящего </w:t>
      </w:r>
      <w:r w:rsidR="008C5F50">
        <w:rPr>
          <w:sz w:val="23"/>
          <w:szCs w:val="23"/>
        </w:rPr>
        <w:t>Д</w:t>
      </w:r>
      <w:r w:rsidR="0093164A" w:rsidRPr="00E05729">
        <w:rPr>
          <w:sz w:val="23"/>
          <w:szCs w:val="23"/>
        </w:rPr>
        <w:t xml:space="preserve">оговора все предыдущие письменные или устные соглашения, переписка, переговоры между </w:t>
      </w:r>
      <w:r w:rsidR="00644240" w:rsidRPr="00E05729">
        <w:rPr>
          <w:sz w:val="23"/>
          <w:szCs w:val="23"/>
        </w:rPr>
        <w:t>Сторонами</w:t>
      </w:r>
      <w:r w:rsidR="0093164A" w:rsidRPr="00E05729">
        <w:rPr>
          <w:sz w:val="23"/>
          <w:szCs w:val="23"/>
        </w:rPr>
        <w:t xml:space="preserve">, относящиеся к </w:t>
      </w:r>
      <w:r w:rsidR="00F73AF4" w:rsidRPr="00E05729">
        <w:rPr>
          <w:sz w:val="23"/>
          <w:szCs w:val="23"/>
        </w:rPr>
        <w:t xml:space="preserve">предмету настоящего </w:t>
      </w:r>
      <w:r w:rsidR="008C5F50">
        <w:rPr>
          <w:sz w:val="23"/>
          <w:szCs w:val="23"/>
        </w:rPr>
        <w:t>Д</w:t>
      </w:r>
      <w:r w:rsidR="00F73AF4" w:rsidRPr="00E05729">
        <w:rPr>
          <w:sz w:val="23"/>
          <w:szCs w:val="23"/>
        </w:rPr>
        <w:t>оговора</w:t>
      </w:r>
      <w:r w:rsidR="0093164A" w:rsidRPr="00E05729">
        <w:rPr>
          <w:sz w:val="23"/>
          <w:szCs w:val="23"/>
        </w:rPr>
        <w:t>, теряют силу, если они противо</w:t>
      </w:r>
      <w:r w:rsidR="000D473E" w:rsidRPr="00E05729">
        <w:rPr>
          <w:sz w:val="23"/>
          <w:szCs w:val="23"/>
        </w:rPr>
        <w:t xml:space="preserve">речат настоящему </w:t>
      </w:r>
      <w:r w:rsidR="008C5F50">
        <w:rPr>
          <w:sz w:val="23"/>
          <w:szCs w:val="23"/>
        </w:rPr>
        <w:t>Д</w:t>
      </w:r>
      <w:r w:rsidR="000D473E" w:rsidRPr="00E05729">
        <w:rPr>
          <w:sz w:val="23"/>
          <w:szCs w:val="23"/>
        </w:rPr>
        <w:t>оговору.</w:t>
      </w:r>
      <w:r w:rsidR="000D473E" w:rsidRPr="00E05729">
        <w:rPr>
          <w:sz w:val="23"/>
          <w:szCs w:val="23"/>
        </w:rPr>
        <w:tab/>
      </w:r>
      <w:r w:rsidR="000D473E" w:rsidRPr="00E05729">
        <w:rPr>
          <w:sz w:val="23"/>
          <w:szCs w:val="23"/>
        </w:rPr>
        <w:tab/>
      </w:r>
      <w:r w:rsidR="000D473E" w:rsidRPr="00E05729">
        <w:rPr>
          <w:sz w:val="23"/>
          <w:szCs w:val="23"/>
        </w:rPr>
        <w:tab/>
      </w:r>
      <w:r w:rsidR="000D473E" w:rsidRPr="00E05729">
        <w:rPr>
          <w:sz w:val="23"/>
          <w:szCs w:val="23"/>
        </w:rPr>
        <w:tab/>
      </w:r>
    </w:p>
    <w:p w14:paraId="0F6C1687" w14:textId="22110A9E" w:rsidR="009D4BD1" w:rsidRPr="00E05729" w:rsidRDefault="009B1829" w:rsidP="00F74190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2</w:t>
      </w:r>
      <w:r w:rsidR="0093164A" w:rsidRPr="00E05729">
        <w:rPr>
          <w:sz w:val="23"/>
          <w:szCs w:val="23"/>
        </w:rPr>
        <w:t xml:space="preserve">.3. </w:t>
      </w:r>
      <w:r w:rsidR="009D4BD1" w:rsidRPr="00E05729">
        <w:rPr>
          <w:sz w:val="23"/>
          <w:szCs w:val="23"/>
        </w:rPr>
        <w:t xml:space="preserve">Настоящий </w:t>
      </w:r>
      <w:r w:rsidR="008C5F50">
        <w:rPr>
          <w:sz w:val="23"/>
          <w:szCs w:val="23"/>
        </w:rPr>
        <w:t>Д</w:t>
      </w:r>
      <w:r w:rsidR="009D4BD1" w:rsidRPr="00E05729">
        <w:rPr>
          <w:sz w:val="23"/>
          <w:szCs w:val="23"/>
        </w:rPr>
        <w:t xml:space="preserve">оговор может быть изменен </w:t>
      </w:r>
      <w:r w:rsidR="000E0227" w:rsidRPr="00E05729">
        <w:rPr>
          <w:sz w:val="23"/>
          <w:szCs w:val="23"/>
        </w:rPr>
        <w:t>или дополнен по соглашению С</w:t>
      </w:r>
      <w:r w:rsidR="009D4BD1" w:rsidRPr="00E05729">
        <w:rPr>
          <w:sz w:val="23"/>
          <w:szCs w:val="23"/>
        </w:rPr>
        <w:t>торон.</w:t>
      </w:r>
    </w:p>
    <w:p w14:paraId="40A90180" w14:textId="12A8888C" w:rsidR="009D4BD1" w:rsidRPr="00E05729" w:rsidRDefault="009D4BD1" w:rsidP="00F74190">
      <w:pPr>
        <w:suppressAutoHyphens/>
        <w:jc w:val="both"/>
        <w:rPr>
          <w:spacing w:val="-3"/>
          <w:sz w:val="23"/>
          <w:szCs w:val="23"/>
        </w:rPr>
      </w:pPr>
      <w:r w:rsidRPr="00E05729">
        <w:rPr>
          <w:spacing w:val="-1"/>
          <w:sz w:val="23"/>
          <w:szCs w:val="23"/>
        </w:rPr>
        <w:t xml:space="preserve">Все изменения   и дополнения к настоящему Договору являются действительными, если они </w:t>
      </w:r>
      <w:r w:rsidRPr="00E05729">
        <w:rPr>
          <w:sz w:val="23"/>
          <w:szCs w:val="23"/>
        </w:rPr>
        <w:t xml:space="preserve">составлены в письменном </w:t>
      </w:r>
      <w:r w:rsidR="00115126" w:rsidRPr="00E05729">
        <w:rPr>
          <w:sz w:val="23"/>
          <w:szCs w:val="23"/>
        </w:rPr>
        <w:t>виде, подписаны</w:t>
      </w:r>
      <w:r w:rsidRPr="00E05729">
        <w:rPr>
          <w:sz w:val="23"/>
          <w:szCs w:val="23"/>
        </w:rPr>
        <w:t xml:space="preserve"> уполномоченными представителями Сторон и </w:t>
      </w:r>
      <w:r w:rsidRPr="00E05729">
        <w:rPr>
          <w:spacing w:val="-3"/>
          <w:sz w:val="23"/>
          <w:szCs w:val="23"/>
        </w:rPr>
        <w:t>скреплены печатями, после чего они составляют неотъемлемую часть настоящего Договора.</w:t>
      </w:r>
    </w:p>
    <w:p w14:paraId="684A2392" w14:textId="1DF51598" w:rsidR="00006BF8" w:rsidRPr="00E05729" w:rsidRDefault="009B1829" w:rsidP="00006BF8">
      <w:pPr>
        <w:widowControl w:val="0"/>
        <w:shd w:val="clear" w:color="auto" w:fill="FFFFFF"/>
        <w:tabs>
          <w:tab w:val="left" w:pos="1394"/>
        </w:tabs>
        <w:suppressAutoHyphens/>
        <w:autoSpaceDE w:val="0"/>
        <w:autoSpaceDN w:val="0"/>
        <w:adjustRightInd w:val="0"/>
        <w:ind w:right="9"/>
        <w:jc w:val="both"/>
        <w:rPr>
          <w:sz w:val="23"/>
          <w:szCs w:val="23"/>
        </w:rPr>
      </w:pPr>
      <w:r w:rsidRPr="00E05729">
        <w:rPr>
          <w:spacing w:val="-3"/>
          <w:sz w:val="23"/>
          <w:szCs w:val="23"/>
        </w:rPr>
        <w:t>1</w:t>
      </w:r>
      <w:r w:rsidR="00EF2B52">
        <w:rPr>
          <w:spacing w:val="-3"/>
          <w:sz w:val="23"/>
          <w:szCs w:val="23"/>
        </w:rPr>
        <w:t>2</w:t>
      </w:r>
      <w:r w:rsidR="009E5972" w:rsidRPr="00E05729">
        <w:rPr>
          <w:spacing w:val="-3"/>
          <w:sz w:val="23"/>
          <w:szCs w:val="23"/>
        </w:rPr>
        <w:t xml:space="preserve">.4. </w:t>
      </w:r>
      <w:r w:rsidR="00006BF8" w:rsidRPr="00E05729">
        <w:rPr>
          <w:sz w:val="23"/>
          <w:szCs w:val="23"/>
        </w:rPr>
        <w:t>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7F437A57" w14:textId="77777777" w:rsidR="00006BF8" w:rsidRPr="00E05729" w:rsidRDefault="00006BF8" w:rsidP="00006BF8">
      <w:pPr>
        <w:widowControl w:val="0"/>
        <w:shd w:val="clear" w:color="auto" w:fill="FFFFFF"/>
        <w:tabs>
          <w:tab w:val="left" w:pos="1394"/>
        </w:tabs>
        <w:suppressAutoHyphens/>
        <w:autoSpaceDE w:val="0"/>
        <w:autoSpaceDN w:val="0"/>
        <w:adjustRightInd w:val="0"/>
        <w:ind w:right="9"/>
        <w:jc w:val="both"/>
        <w:rPr>
          <w:sz w:val="23"/>
          <w:szCs w:val="23"/>
        </w:rPr>
      </w:pPr>
      <w:r w:rsidRPr="00E05729">
        <w:rPr>
          <w:sz w:val="23"/>
          <w:szCs w:val="23"/>
        </w:rPr>
        <w:t>- (при вручении нарочным) при доставке нарочным по адресу получающей Стороны;</w:t>
      </w:r>
    </w:p>
    <w:p w14:paraId="5AB967CC" w14:textId="77777777" w:rsidR="00006BF8" w:rsidRPr="00E05729" w:rsidRDefault="00006BF8" w:rsidP="00006BF8">
      <w:pPr>
        <w:widowControl w:val="0"/>
        <w:shd w:val="clear" w:color="auto" w:fill="FFFFFF"/>
        <w:tabs>
          <w:tab w:val="left" w:pos="1394"/>
        </w:tabs>
        <w:suppressAutoHyphens/>
        <w:autoSpaceDE w:val="0"/>
        <w:autoSpaceDN w:val="0"/>
        <w:adjustRightInd w:val="0"/>
        <w:ind w:right="9"/>
        <w:jc w:val="both"/>
        <w:rPr>
          <w:sz w:val="23"/>
          <w:szCs w:val="23"/>
        </w:rPr>
      </w:pPr>
      <w:r w:rsidRPr="00E05729">
        <w:rPr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14:paraId="15CFD142" w14:textId="77777777" w:rsidR="00006BF8" w:rsidRPr="00E05729" w:rsidRDefault="00006BF8" w:rsidP="00006BF8">
      <w:pPr>
        <w:widowControl w:val="0"/>
        <w:shd w:val="clear" w:color="auto" w:fill="FFFFFF"/>
        <w:tabs>
          <w:tab w:val="left" w:pos="1394"/>
        </w:tabs>
        <w:suppressAutoHyphens/>
        <w:autoSpaceDE w:val="0"/>
        <w:autoSpaceDN w:val="0"/>
        <w:adjustRightInd w:val="0"/>
        <w:ind w:right="9"/>
        <w:jc w:val="both"/>
        <w:rPr>
          <w:sz w:val="23"/>
          <w:szCs w:val="23"/>
        </w:rPr>
      </w:pPr>
      <w:r w:rsidRPr="00E05729">
        <w:rPr>
          <w:sz w:val="23"/>
          <w:szCs w:val="23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14:paraId="609B83C7" w14:textId="77777777" w:rsidR="00006BF8" w:rsidRPr="00E05729" w:rsidRDefault="00006BF8" w:rsidP="00006BF8">
      <w:pPr>
        <w:widowControl w:val="0"/>
        <w:shd w:val="clear" w:color="auto" w:fill="FFFFFF"/>
        <w:tabs>
          <w:tab w:val="left" w:pos="1394"/>
        </w:tabs>
        <w:suppressAutoHyphens/>
        <w:autoSpaceDE w:val="0"/>
        <w:autoSpaceDN w:val="0"/>
        <w:adjustRightInd w:val="0"/>
        <w:ind w:right="9"/>
        <w:jc w:val="both"/>
        <w:rPr>
          <w:sz w:val="23"/>
          <w:szCs w:val="23"/>
        </w:rPr>
      </w:pPr>
      <w:r w:rsidRPr="00E05729">
        <w:rPr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491B48FA" w14:textId="77777777" w:rsidR="00006BF8" w:rsidRPr="00E05729" w:rsidRDefault="00006BF8" w:rsidP="00006BF8">
      <w:pPr>
        <w:widowControl w:val="0"/>
        <w:shd w:val="clear" w:color="auto" w:fill="FFFFFF"/>
        <w:tabs>
          <w:tab w:val="left" w:pos="1394"/>
        </w:tabs>
        <w:suppressAutoHyphens/>
        <w:autoSpaceDE w:val="0"/>
        <w:autoSpaceDN w:val="0"/>
        <w:adjustRightInd w:val="0"/>
        <w:ind w:right="9"/>
        <w:jc w:val="both"/>
        <w:rPr>
          <w:sz w:val="23"/>
          <w:szCs w:val="23"/>
        </w:rPr>
      </w:pPr>
      <w:r w:rsidRPr="00E05729">
        <w:rPr>
          <w:sz w:val="23"/>
          <w:szCs w:val="23"/>
        </w:rPr>
        <w:t xml:space="preserve">- (курьерской службой) при отправке курьером – в момент вручения уведомления получающей </w:t>
      </w:r>
      <w:r w:rsidRPr="00E05729">
        <w:rPr>
          <w:sz w:val="23"/>
          <w:szCs w:val="23"/>
        </w:rPr>
        <w:lastRenderedPageBreak/>
        <w:t>Стороне по адресу получающей Стороны.</w:t>
      </w:r>
    </w:p>
    <w:p w14:paraId="2EAB57C7" w14:textId="5B602B62" w:rsidR="009E5972" w:rsidRPr="00E05729" w:rsidRDefault="00006BF8" w:rsidP="00F74190">
      <w:pPr>
        <w:suppressAutoHyphens/>
        <w:jc w:val="both"/>
        <w:rPr>
          <w:spacing w:val="-3"/>
          <w:sz w:val="23"/>
          <w:szCs w:val="23"/>
        </w:rPr>
      </w:pPr>
      <w:r w:rsidRPr="00E05729">
        <w:rPr>
          <w:spacing w:val="-3"/>
          <w:sz w:val="23"/>
          <w:szCs w:val="23"/>
        </w:rPr>
        <w:t>1</w:t>
      </w:r>
      <w:r w:rsidR="00EF2B52">
        <w:rPr>
          <w:spacing w:val="-3"/>
          <w:sz w:val="23"/>
          <w:szCs w:val="23"/>
        </w:rPr>
        <w:t>2</w:t>
      </w:r>
      <w:r w:rsidRPr="00E05729">
        <w:rPr>
          <w:spacing w:val="-3"/>
          <w:sz w:val="23"/>
          <w:szCs w:val="23"/>
        </w:rPr>
        <w:t xml:space="preserve">.5. </w:t>
      </w:r>
      <w:r w:rsidR="00732AEA" w:rsidRPr="00732AEA">
        <w:rPr>
          <w:spacing w:val="-3"/>
          <w:sz w:val="23"/>
          <w:szCs w:val="23"/>
        </w:rPr>
        <w:t xml:space="preserve">Подрядчик </w:t>
      </w:r>
      <w:r w:rsidR="00EF2B52">
        <w:rPr>
          <w:spacing w:val="-3"/>
          <w:sz w:val="23"/>
          <w:szCs w:val="23"/>
        </w:rPr>
        <w:t>не в праве</w:t>
      </w:r>
      <w:r w:rsidR="009E5972" w:rsidRPr="00E05729">
        <w:rPr>
          <w:spacing w:val="-3"/>
          <w:sz w:val="23"/>
          <w:szCs w:val="23"/>
        </w:rPr>
        <w:t xml:space="preserve"> передавать права по </w:t>
      </w:r>
      <w:r w:rsidR="008C5F50">
        <w:rPr>
          <w:spacing w:val="-3"/>
          <w:sz w:val="23"/>
          <w:szCs w:val="23"/>
        </w:rPr>
        <w:t>Д</w:t>
      </w:r>
      <w:r w:rsidR="009E5972" w:rsidRPr="00E05729">
        <w:rPr>
          <w:spacing w:val="-3"/>
          <w:sz w:val="23"/>
          <w:szCs w:val="23"/>
        </w:rPr>
        <w:t xml:space="preserve">оговору третьим лицам полностью или частично без письменного согласия Заказчика. Любая передача прав и/или обязательств по </w:t>
      </w:r>
      <w:r w:rsidR="008C5F50">
        <w:rPr>
          <w:spacing w:val="-3"/>
          <w:sz w:val="23"/>
          <w:szCs w:val="23"/>
        </w:rPr>
        <w:t>Д</w:t>
      </w:r>
      <w:r w:rsidR="009E5972" w:rsidRPr="00E05729">
        <w:rPr>
          <w:spacing w:val="-3"/>
          <w:sz w:val="23"/>
          <w:szCs w:val="23"/>
        </w:rPr>
        <w:t xml:space="preserve">оговору, если она не одобрена Заказчиком в письменном виде, является недействительной, не освобождает </w:t>
      </w:r>
      <w:r w:rsidR="00732AEA" w:rsidRPr="00CA0B29">
        <w:rPr>
          <w:sz w:val="23"/>
          <w:szCs w:val="23"/>
        </w:rPr>
        <w:t>Подрядчик</w:t>
      </w:r>
      <w:r w:rsidR="00732AEA">
        <w:rPr>
          <w:sz w:val="23"/>
          <w:szCs w:val="23"/>
        </w:rPr>
        <w:t>а</w:t>
      </w:r>
      <w:r w:rsidR="00732AEA" w:rsidRPr="00CA0B29">
        <w:rPr>
          <w:sz w:val="23"/>
          <w:szCs w:val="23"/>
        </w:rPr>
        <w:t xml:space="preserve"> </w:t>
      </w:r>
      <w:r w:rsidR="009E5972" w:rsidRPr="00E05729">
        <w:rPr>
          <w:spacing w:val="-3"/>
          <w:sz w:val="23"/>
          <w:szCs w:val="23"/>
        </w:rPr>
        <w:t xml:space="preserve">от его обязательств и не влечет переход прав требования по </w:t>
      </w:r>
      <w:r w:rsidR="008C5F50">
        <w:rPr>
          <w:spacing w:val="-3"/>
          <w:sz w:val="23"/>
          <w:szCs w:val="23"/>
        </w:rPr>
        <w:t>Д</w:t>
      </w:r>
      <w:r w:rsidR="009E5972" w:rsidRPr="00E05729">
        <w:rPr>
          <w:spacing w:val="-3"/>
          <w:sz w:val="23"/>
          <w:szCs w:val="23"/>
        </w:rPr>
        <w:t>оговору.</w:t>
      </w:r>
    </w:p>
    <w:p w14:paraId="7E5343AF" w14:textId="4A70F83D" w:rsidR="009E5972" w:rsidRPr="00E05729" w:rsidRDefault="009E5972" w:rsidP="00F74190">
      <w:pPr>
        <w:suppressAutoHyphens/>
        <w:jc w:val="both"/>
        <w:rPr>
          <w:sz w:val="23"/>
          <w:szCs w:val="23"/>
        </w:rPr>
      </w:pPr>
      <w:r w:rsidRPr="00E05729">
        <w:rPr>
          <w:spacing w:val="-3"/>
          <w:sz w:val="23"/>
          <w:szCs w:val="23"/>
        </w:rPr>
        <w:t xml:space="preserve">     Заказчик вправе уступить права требования по </w:t>
      </w:r>
      <w:r w:rsidR="008C5F50">
        <w:rPr>
          <w:spacing w:val="-3"/>
          <w:sz w:val="23"/>
          <w:szCs w:val="23"/>
        </w:rPr>
        <w:t>Д</w:t>
      </w:r>
      <w:r w:rsidRPr="00E05729">
        <w:rPr>
          <w:spacing w:val="-3"/>
          <w:sz w:val="23"/>
          <w:szCs w:val="23"/>
        </w:rPr>
        <w:t xml:space="preserve">оговору третьему лицу без согласия </w:t>
      </w:r>
      <w:r w:rsidR="00732AEA" w:rsidRPr="00732AEA">
        <w:rPr>
          <w:spacing w:val="-3"/>
          <w:sz w:val="23"/>
          <w:szCs w:val="23"/>
        </w:rPr>
        <w:t>Подрядчик</w:t>
      </w:r>
      <w:r w:rsidR="00732AEA">
        <w:rPr>
          <w:spacing w:val="-3"/>
          <w:sz w:val="23"/>
          <w:szCs w:val="23"/>
        </w:rPr>
        <w:t>а</w:t>
      </w:r>
      <w:r w:rsidR="00732AEA" w:rsidRPr="00732AEA">
        <w:rPr>
          <w:spacing w:val="-3"/>
          <w:sz w:val="23"/>
          <w:szCs w:val="23"/>
        </w:rPr>
        <w:t xml:space="preserve"> </w:t>
      </w:r>
      <w:r w:rsidRPr="00E05729">
        <w:rPr>
          <w:spacing w:val="-3"/>
          <w:sz w:val="23"/>
          <w:szCs w:val="23"/>
        </w:rPr>
        <w:t>в соответствии с законодательством Российской Федерации.</w:t>
      </w:r>
    </w:p>
    <w:p w14:paraId="5B587AF9" w14:textId="4E69A65C" w:rsidR="009D4BD1" w:rsidRPr="00E05729" w:rsidRDefault="009B1829" w:rsidP="00F74190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2</w:t>
      </w:r>
      <w:r w:rsidR="00953195" w:rsidRPr="00E05729">
        <w:rPr>
          <w:sz w:val="23"/>
          <w:szCs w:val="23"/>
        </w:rPr>
        <w:t>.</w:t>
      </w:r>
      <w:r w:rsidR="00654CD7" w:rsidRPr="00E05729">
        <w:rPr>
          <w:sz w:val="23"/>
          <w:szCs w:val="23"/>
        </w:rPr>
        <w:t>6</w:t>
      </w:r>
      <w:r w:rsidR="00953195" w:rsidRPr="00E05729">
        <w:rPr>
          <w:sz w:val="23"/>
          <w:szCs w:val="23"/>
        </w:rPr>
        <w:t xml:space="preserve">. </w:t>
      </w:r>
      <w:r w:rsidR="009D4BD1" w:rsidRPr="00E05729">
        <w:rPr>
          <w:sz w:val="23"/>
          <w:szCs w:val="23"/>
        </w:rPr>
        <w:t>Стороны признают действительность документов,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посредств</w:t>
      </w:r>
      <w:r w:rsidR="003211F1">
        <w:rPr>
          <w:sz w:val="23"/>
          <w:szCs w:val="23"/>
        </w:rPr>
        <w:t>о</w:t>
      </w:r>
      <w:r w:rsidR="009D4BD1" w:rsidRPr="00E05729">
        <w:rPr>
          <w:sz w:val="23"/>
          <w:szCs w:val="23"/>
        </w:rPr>
        <w:t>м электронной связи. До получения подлинника документа, юридическую силу имеет копия соответствующего документа, полученного посредств</w:t>
      </w:r>
      <w:r w:rsidR="003211F1">
        <w:rPr>
          <w:sz w:val="23"/>
          <w:szCs w:val="23"/>
        </w:rPr>
        <w:t>о</w:t>
      </w:r>
      <w:r w:rsidR="009D4BD1" w:rsidRPr="00E05729">
        <w:rPr>
          <w:sz w:val="23"/>
          <w:szCs w:val="23"/>
        </w:rPr>
        <w:t>м электронной связи.</w:t>
      </w:r>
    </w:p>
    <w:p w14:paraId="6C727999" w14:textId="1B092344" w:rsidR="00EC00CE" w:rsidRPr="00FA6F4E" w:rsidRDefault="009B1829" w:rsidP="00F74190">
      <w:pPr>
        <w:suppressAutoHyphens/>
        <w:jc w:val="both"/>
        <w:rPr>
          <w:noProof/>
          <w:spacing w:val="-10"/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2</w:t>
      </w:r>
      <w:r w:rsidR="009D4BD1" w:rsidRPr="00E05729">
        <w:rPr>
          <w:sz w:val="23"/>
          <w:szCs w:val="23"/>
        </w:rPr>
        <w:t>.</w:t>
      </w:r>
      <w:r w:rsidR="00654CD7" w:rsidRPr="00E05729">
        <w:rPr>
          <w:sz w:val="23"/>
          <w:szCs w:val="23"/>
        </w:rPr>
        <w:t>7</w:t>
      </w:r>
      <w:r w:rsidR="009D4BD1" w:rsidRPr="00E05729">
        <w:rPr>
          <w:sz w:val="23"/>
          <w:szCs w:val="23"/>
        </w:rPr>
        <w:t xml:space="preserve">. </w:t>
      </w:r>
      <w:r w:rsidR="00EC00CE" w:rsidRPr="00FA6F4E">
        <w:rPr>
          <w:spacing w:val="-10"/>
          <w:sz w:val="23"/>
          <w:szCs w:val="23"/>
        </w:rPr>
        <w:t xml:space="preserve">Во всем остальном, что не предусмотрено настоящим </w:t>
      </w:r>
      <w:r w:rsidR="008C5F50">
        <w:rPr>
          <w:spacing w:val="-10"/>
          <w:sz w:val="23"/>
          <w:szCs w:val="23"/>
        </w:rPr>
        <w:t>Д</w:t>
      </w:r>
      <w:r w:rsidR="00EC00CE" w:rsidRPr="00FA6F4E">
        <w:rPr>
          <w:spacing w:val="-10"/>
          <w:sz w:val="23"/>
          <w:szCs w:val="23"/>
        </w:rPr>
        <w:t xml:space="preserve">оговором, применяются нормы действующего законодательства Российской Федерации. При внесении изменений в законодательные акты, регламентирующие работы в рамках настоящего </w:t>
      </w:r>
      <w:r w:rsidR="008C5F50">
        <w:rPr>
          <w:spacing w:val="-10"/>
          <w:sz w:val="23"/>
          <w:szCs w:val="23"/>
        </w:rPr>
        <w:t>Д</w:t>
      </w:r>
      <w:r w:rsidR="00EC00CE" w:rsidRPr="00FA6F4E">
        <w:rPr>
          <w:spacing w:val="-10"/>
          <w:sz w:val="23"/>
          <w:szCs w:val="23"/>
        </w:rPr>
        <w:t xml:space="preserve">оговора, Стороны имеют право на изменение условий </w:t>
      </w:r>
      <w:r w:rsidR="008C5F50">
        <w:rPr>
          <w:spacing w:val="-10"/>
          <w:sz w:val="23"/>
          <w:szCs w:val="23"/>
        </w:rPr>
        <w:t>Д</w:t>
      </w:r>
      <w:r w:rsidR="00EC00CE" w:rsidRPr="00FA6F4E">
        <w:rPr>
          <w:spacing w:val="-10"/>
          <w:sz w:val="23"/>
          <w:szCs w:val="23"/>
        </w:rPr>
        <w:t>оговора по взаимному согласованию путем</w:t>
      </w:r>
      <w:r w:rsidR="00EC00CE" w:rsidRPr="00FA6F4E">
        <w:rPr>
          <w:b/>
          <w:spacing w:val="-10"/>
          <w:sz w:val="23"/>
          <w:szCs w:val="23"/>
        </w:rPr>
        <w:t xml:space="preserve"> </w:t>
      </w:r>
      <w:r w:rsidR="00EC00CE" w:rsidRPr="00FA6F4E">
        <w:rPr>
          <w:spacing w:val="-10"/>
          <w:sz w:val="23"/>
          <w:szCs w:val="23"/>
        </w:rPr>
        <w:t>заключения Дополнительного соглашения к настоящему Договору.</w:t>
      </w:r>
      <w:r w:rsidR="00EC00CE" w:rsidRPr="00FA6F4E">
        <w:rPr>
          <w:noProof/>
          <w:spacing w:val="-10"/>
          <w:sz w:val="23"/>
          <w:szCs w:val="23"/>
        </w:rPr>
        <w:t xml:space="preserve"> </w:t>
      </w:r>
    </w:p>
    <w:p w14:paraId="7EAFC5EF" w14:textId="5081B4D2" w:rsidR="00EA0F6A" w:rsidRDefault="009B1829" w:rsidP="009A7FEF">
      <w:pPr>
        <w:suppressAutoHyphens/>
        <w:jc w:val="both"/>
        <w:rPr>
          <w:sz w:val="23"/>
          <w:szCs w:val="23"/>
        </w:rPr>
      </w:pPr>
      <w:r w:rsidRPr="00E05729">
        <w:rPr>
          <w:noProof/>
          <w:sz w:val="23"/>
          <w:szCs w:val="23"/>
        </w:rPr>
        <w:t>1</w:t>
      </w:r>
      <w:r w:rsidR="00EF2B52">
        <w:rPr>
          <w:noProof/>
          <w:sz w:val="23"/>
          <w:szCs w:val="23"/>
        </w:rPr>
        <w:t>2</w:t>
      </w:r>
      <w:r w:rsidR="0093164A" w:rsidRPr="00E05729">
        <w:rPr>
          <w:noProof/>
          <w:sz w:val="23"/>
          <w:szCs w:val="23"/>
        </w:rPr>
        <w:t>.</w:t>
      </w:r>
      <w:r w:rsidR="00654CD7" w:rsidRPr="00E05729">
        <w:rPr>
          <w:noProof/>
          <w:sz w:val="23"/>
          <w:szCs w:val="23"/>
        </w:rPr>
        <w:t>8</w:t>
      </w:r>
      <w:r w:rsidR="0093164A" w:rsidRPr="00E05729">
        <w:rPr>
          <w:noProof/>
          <w:sz w:val="23"/>
          <w:szCs w:val="23"/>
        </w:rPr>
        <w:t>.  Договор составлен в 2</w:t>
      </w:r>
      <w:r w:rsidR="00E703D6" w:rsidRPr="00E05729">
        <w:rPr>
          <w:noProof/>
          <w:sz w:val="23"/>
          <w:szCs w:val="23"/>
        </w:rPr>
        <w:t xml:space="preserve"> (двух)</w:t>
      </w:r>
      <w:r w:rsidR="0093164A" w:rsidRPr="00E05729">
        <w:rPr>
          <w:noProof/>
          <w:sz w:val="23"/>
          <w:szCs w:val="23"/>
        </w:rPr>
        <w:t xml:space="preserve"> экземлярах, имеющих одинаковую юридическую силу, по </w:t>
      </w:r>
      <w:r w:rsidR="004632D7" w:rsidRPr="00E05729">
        <w:rPr>
          <w:noProof/>
          <w:sz w:val="23"/>
          <w:szCs w:val="23"/>
        </w:rPr>
        <w:t>1 (</w:t>
      </w:r>
      <w:r w:rsidR="0093164A" w:rsidRPr="00E05729">
        <w:rPr>
          <w:noProof/>
          <w:sz w:val="23"/>
          <w:szCs w:val="23"/>
        </w:rPr>
        <w:t>одному</w:t>
      </w:r>
      <w:r w:rsidR="004632D7" w:rsidRPr="00E05729">
        <w:rPr>
          <w:noProof/>
          <w:sz w:val="23"/>
          <w:szCs w:val="23"/>
        </w:rPr>
        <w:t>)</w:t>
      </w:r>
      <w:r w:rsidR="009D4BD1" w:rsidRPr="00E05729">
        <w:rPr>
          <w:noProof/>
          <w:sz w:val="23"/>
          <w:szCs w:val="23"/>
        </w:rPr>
        <w:t xml:space="preserve"> экземпляру</w:t>
      </w:r>
      <w:r w:rsidR="0093164A" w:rsidRPr="00E05729">
        <w:rPr>
          <w:noProof/>
          <w:sz w:val="23"/>
          <w:szCs w:val="23"/>
        </w:rPr>
        <w:t xml:space="preserve"> для каждой </w:t>
      </w:r>
      <w:r w:rsidR="00E703D6" w:rsidRPr="00E05729">
        <w:rPr>
          <w:noProof/>
          <w:sz w:val="23"/>
          <w:szCs w:val="23"/>
        </w:rPr>
        <w:t>Стороны</w:t>
      </w:r>
      <w:r w:rsidR="0093164A" w:rsidRPr="00E05729">
        <w:rPr>
          <w:sz w:val="23"/>
          <w:szCs w:val="23"/>
        </w:rPr>
        <w:t>.</w:t>
      </w:r>
    </w:p>
    <w:p w14:paraId="75C6060B" w14:textId="7E823F72" w:rsidR="008E29ED" w:rsidRPr="00E05729" w:rsidRDefault="00865816" w:rsidP="009A7FEF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2</w:t>
      </w:r>
      <w:r w:rsidRPr="00E05729">
        <w:rPr>
          <w:sz w:val="23"/>
          <w:szCs w:val="23"/>
        </w:rPr>
        <w:t>.</w:t>
      </w:r>
      <w:r w:rsidR="00654CD7" w:rsidRPr="00E05729">
        <w:rPr>
          <w:sz w:val="23"/>
          <w:szCs w:val="23"/>
        </w:rPr>
        <w:t>9</w:t>
      </w:r>
      <w:r w:rsidRPr="00E05729">
        <w:rPr>
          <w:sz w:val="23"/>
          <w:szCs w:val="23"/>
        </w:rPr>
        <w:t xml:space="preserve">. </w:t>
      </w:r>
      <w:r w:rsidR="009D4BD1" w:rsidRPr="00E05729">
        <w:rPr>
          <w:sz w:val="23"/>
          <w:szCs w:val="23"/>
        </w:rPr>
        <w:t xml:space="preserve">К настоящему </w:t>
      </w:r>
      <w:r w:rsidR="008C5F50">
        <w:rPr>
          <w:sz w:val="23"/>
          <w:szCs w:val="23"/>
        </w:rPr>
        <w:t>Д</w:t>
      </w:r>
      <w:r w:rsidR="009D4BD1" w:rsidRPr="00E05729">
        <w:rPr>
          <w:sz w:val="23"/>
          <w:szCs w:val="23"/>
        </w:rPr>
        <w:t>оговору прилагаются и являются его н</w:t>
      </w:r>
      <w:r w:rsidR="008E29ED" w:rsidRPr="00E05729">
        <w:rPr>
          <w:sz w:val="23"/>
          <w:szCs w:val="23"/>
        </w:rPr>
        <w:t>еотъемлемой частью:</w:t>
      </w:r>
    </w:p>
    <w:p w14:paraId="137720E8" w14:textId="3E545B4C" w:rsidR="000B53B4" w:rsidRDefault="008E29ED" w:rsidP="009A7FEF">
      <w:pPr>
        <w:suppressAutoHyphens/>
        <w:ind w:left="1843" w:hanging="1843"/>
        <w:jc w:val="both"/>
        <w:rPr>
          <w:sz w:val="23"/>
          <w:szCs w:val="23"/>
        </w:rPr>
      </w:pPr>
      <w:r w:rsidRPr="00E05729">
        <w:rPr>
          <w:sz w:val="23"/>
          <w:szCs w:val="23"/>
        </w:rPr>
        <w:t>Приложение №</w:t>
      </w:r>
      <w:r w:rsidR="00115126" w:rsidRPr="00E05729">
        <w:rPr>
          <w:sz w:val="23"/>
          <w:szCs w:val="23"/>
        </w:rPr>
        <w:t xml:space="preserve"> </w:t>
      </w:r>
      <w:r w:rsidR="00C03BAF" w:rsidRPr="00E05729">
        <w:rPr>
          <w:sz w:val="23"/>
          <w:szCs w:val="23"/>
        </w:rPr>
        <w:t>1</w:t>
      </w:r>
      <w:r w:rsidR="004632D7" w:rsidRPr="00E05729">
        <w:rPr>
          <w:sz w:val="23"/>
          <w:szCs w:val="23"/>
        </w:rPr>
        <w:t>.</w:t>
      </w:r>
      <w:r w:rsidR="003F563A" w:rsidRPr="00E05729">
        <w:rPr>
          <w:sz w:val="23"/>
          <w:szCs w:val="23"/>
        </w:rPr>
        <w:t xml:space="preserve"> </w:t>
      </w:r>
      <w:r w:rsidR="009A7FEF">
        <w:rPr>
          <w:sz w:val="23"/>
          <w:szCs w:val="23"/>
        </w:rPr>
        <w:t>Дефектная ведомость «</w:t>
      </w:r>
      <w:r w:rsidR="009A7FEF" w:rsidRPr="009A7FEF">
        <w:rPr>
          <w:sz w:val="23"/>
          <w:szCs w:val="23"/>
        </w:rPr>
        <w:t xml:space="preserve">Капитальный ремонт системы пожарной сигнализации на объекте: </w:t>
      </w:r>
      <w:r w:rsidR="009A7FEF">
        <w:rPr>
          <w:sz w:val="23"/>
          <w:szCs w:val="23"/>
        </w:rPr>
        <w:t>"</w:t>
      </w:r>
      <w:r w:rsidR="009A7FEF" w:rsidRPr="009A7FEF">
        <w:rPr>
          <w:sz w:val="23"/>
          <w:szCs w:val="23"/>
        </w:rPr>
        <w:t>Цех по ремонту электрооборудования, нежилое здание, площадь 1335 кв. м., этажность 2"</w:t>
      </w:r>
      <w:r w:rsidR="009A7FEF">
        <w:rPr>
          <w:sz w:val="23"/>
          <w:szCs w:val="23"/>
        </w:rPr>
        <w:t>»;</w:t>
      </w:r>
    </w:p>
    <w:p w14:paraId="1CCBE6F5" w14:textId="782D2112" w:rsidR="00FA6F4E" w:rsidRDefault="00FA6F4E" w:rsidP="009A7FEF">
      <w:pPr>
        <w:suppressAutoHyphens/>
        <w:ind w:left="1843" w:hanging="1843"/>
        <w:jc w:val="both"/>
        <w:rPr>
          <w:sz w:val="23"/>
          <w:szCs w:val="23"/>
        </w:rPr>
      </w:pPr>
      <w:r w:rsidRPr="00E05729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2</w:t>
      </w:r>
      <w:r w:rsidRPr="00E05729">
        <w:rPr>
          <w:sz w:val="23"/>
          <w:szCs w:val="23"/>
        </w:rPr>
        <w:t xml:space="preserve">. </w:t>
      </w:r>
      <w:r w:rsidR="009A7FEF" w:rsidRPr="009A7FEF">
        <w:rPr>
          <w:sz w:val="23"/>
          <w:szCs w:val="23"/>
        </w:rPr>
        <w:t>Локальный сметный расчет</w:t>
      </w:r>
      <w:r w:rsidR="009A7FEF">
        <w:rPr>
          <w:sz w:val="23"/>
          <w:szCs w:val="23"/>
        </w:rPr>
        <w:t xml:space="preserve"> «</w:t>
      </w:r>
      <w:r w:rsidR="009A7FEF" w:rsidRPr="009A7FEF">
        <w:rPr>
          <w:sz w:val="23"/>
          <w:szCs w:val="23"/>
        </w:rPr>
        <w:t>Капитальный ремонт системы пожарной сигнализации на объекте: "Цех по ремонту электрооборудования, нежилое здание, площадь 1335 кв. м., этажность 2"</w:t>
      </w:r>
      <w:r w:rsidR="009A7FEF">
        <w:rPr>
          <w:sz w:val="23"/>
          <w:szCs w:val="23"/>
        </w:rPr>
        <w:t>»;</w:t>
      </w:r>
    </w:p>
    <w:p w14:paraId="7EDE41D6" w14:textId="756CC8FC" w:rsidR="009A7FEF" w:rsidRPr="009A7FEF" w:rsidRDefault="00EF2B52" w:rsidP="009A7FEF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3</w:t>
      </w:r>
      <w:r w:rsidRPr="00E05729">
        <w:rPr>
          <w:sz w:val="23"/>
          <w:szCs w:val="23"/>
        </w:rPr>
        <w:t xml:space="preserve">. </w:t>
      </w:r>
      <w:r w:rsidR="009A7FEF" w:rsidRPr="009A7FEF">
        <w:rPr>
          <w:sz w:val="23"/>
          <w:szCs w:val="23"/>
        </w:rPr>
        <w:t>Акт о приемке выполненных работ (Форма №КС-2);</w:t>
      </w:r>
    </w:p>
    <w:p w14:paraId="2F90BB3C" w14:textId="3C841A31" w:rsidR="009A7FEF" w:rsidRPr="009A7FEF" w:rsidRDefault="009A7FEF" w:rsidP="009A7FEF">
      <w:pPr>
        <w:suppressAutoHyphens/>
        <w:jc w:val="both"/>
        <w:rPr>
          <w:sz w:val="23"/>
          <w:szCs w:val="23"/>
        </w:rPr>
      </w:pPr>
      <w:r w:rsidRPr="009A7FEF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4</w:t>
      </w:r>
      <w:r w:rsidRPr="009A7FEF">
        <w:rPr>
          <w:sz w:val="23"/>
          <w:szCs w:val="23"/>
        </w:rPr>
        <w:t>. Справка о стоимости выполненных работ и затрат (Форма №КС-3)</w:t>
      </w:r>
    </w:p>
    <w:p w14:paraId="5E6BB673" w14:textId="60A04847" w:rsidR="009A7FEF" w:rsidRPr="009A7FEF" w:rsidRDefault="009A7FEF" w:rsidP="009A7FEF">
      <w:pPr>
        <w:suppressAutoHyphens/>
        <w:jc w:val="both"/>
        <w:rPr>
          <w:sz w:val="23"/>
          <w:szCs w:val="23"/>
        </w:rPr>
      </w:pPr>
      <w:r w:rsidRPr="009A7FEF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5</w:t>
      </w:r>
      <w:r w:rsidRPr="009A7FEF">
        <w:rPr>
          <w:sz w:val="23"/>
          <w:szCs w:val="23"/>
        </w:rPr>
        <w:t>. Шкала оценки организации и качества работ на объекте АО «Черногорэнерго»;</w:t>
      </w:r>
    </w:p>
    <w:p w14:paraId="16FB2B51" w14:textId="5A1C6AF2" w:rsidR="009A7FEF" w:rsidRDefault="009A7FEF" w:rsidP="009A7FEF">
      <w:pPr>
        <w:suppressAutoHyphens/>
        <w:jc w:val="both"/>
        <w:rPr>
          <w:sz w:val="23"/>
          <w:szCs w:val="23"/>
        </w:rPr>
      </w:pPr>
      <w:r w:rsidRPr="009A7FEF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6</w:t>
      </w:r>
      <w:r w:rsidRPr="009A7FEF">
        <w:rPr>
          <w:sz w:val="23"/>
          <w:szCs w:val="23"/>
        </w:rPr>
        <w:t>.  Акт приема-передачи нормативных документов Заказчика.</w:t>
      </w:r>
    </w:p>
    <w:p w14:paraId="3A7F720A" w14:textId="77777777" w:rsidR="00EF2B52" w:rsidRDefault="00EF2B52" w:rsidP="009A7FEF">
      <w:pPr>
        <w:suppressAutoHyphens/>
        <w:spacing w:before="60"/>
        <w:jc w:val="both"/>
        <w:rPr>
          <w:sz w:val="23"/>
          <w:szCs w:val="23"/>
        </w:rPr>
      </w:pPr>
    </w:p>
    <w:p w14:paraId="29E93C24" w14:textId="1D67A05E" w:rsidR="00FF5F30" w:rsidRPr="006D5883" w:rsidRDefault="009B1829" w:rsidP="006D5883">
      <w:pPr>
        <w:pStyle w:val="FR1"/>
        <w:suppressAutoHyphens/>
        <w:spacing w:line="240" w:lineRule="auto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6D5883">
        <w:rPr>
          <w:rFonts w:ascii="Times New Roman" w:hAnsi="Times New Roman"/>
          <w:b/>
          <w:noProof/>
          <w:sz w:val="22"/>
          <w:szCs w:val="22"/>
        </w:rPr>
        <w:t>1</w:t>
      </w:r>
      <w:r w:rsidR="00EF2B52">
        <w:rPr>
          <w:rFonts w:ascii="Times New Roman" w:hAnsi="Times New Roman"/>
          <w:b/>
          <w:noProof/>
          <w:sz w:val="22"/>
          <w:szCs w:val="22"/>
        </w:rPr>
        <w:t>3</w:t>
      </w:r>
      <w:r w:rsidR="0093164A" w:rsidRPr="006D5883">
        <w:rPr>
          <w:rFonts w:ascii="Times New Roman" w:hAnsi="Times New Roman"/>
          <w:b/>
          <w:noProof/>
          <w:sz w:val="22"/>
          <w:szCs w:val="22"/>
        </w:rPr>
        <w:t>.</w:t>
      </w:r>
      <w:r w:rsidR="0093164A" w:rsidRPr="006D5883">
        <w:rPr>
          <w:rFonts w:ascii="Times New Roman" w:hAnsi="Times New Roman"/>
          <w:b/>
          <w:sz w:val="22"/>
          <w:szCs w:val="22"/>
        </w:rPr>
        <w:t xml:space="preserve"> АДРЕСА</w:t>
      </w:r>
      <w:r w:rsidR="00CA29AE">
        <w:rPr>
          <w:rFonts w:ascii="Times New Roman" w:hAnsi="Times New Roman"/>
          <w:b/>
          <w:sz w:val="22"/>
          <w:szCs w:val="22"/>
        </w:rPr>
        <w:t xml:space="preserve"> </w:t>
      </w:r>
      <w:r w:rsidR="0093164A" w:rsidRPr="006D5883">
        <w:rPr>
          <w:rFonts w:ascii="Times New Roman" w:hAnsi="Times New Roman"/>
          <w:b/>
          <w:sz w:val="22"/>
          <w:szCs w:val="22"/>
        </w:rPr>
        <w:t>И БАНКОВСКИЕ РЕКВИЗИТЫ СТОРОН</w:t>
      </w:r>
    </w:p>
    <w:p w14:paraId="1F156D44" w14:textId="66632316" w:rsidR="00865816" w:rsidRPr="00E05729" w:rsidRDefault="00892247" w:rsidP="00654CD7">
      <w:pPr>
        <w:pStyle w:val="a6"/>
        <w:suppressAutoHyphens/>
        <w:jc w:val="both"/>
        <w:rPr>
          <w:sz w:val="23"/>
          <w:szCs w:val="23"/>
        </w:rPr>
      </w:pPr>
      <w:r w:rsidRPr="00E05729">
        <w:rPr>
          <w:bCs/>
          <w:sz w:val="23"/>
          <w:szCs w:val="23"/>
        </w:rPr>
        <w:t>1</w:t>
      </w:r>
      <w:r w:rsidR="00EF2B52">
        <w:rPr>
          <w:bCs/>
          <w:sz w:val="23"/>
          <w:szCs w:val="23"/>
        </w:rPr>
        <w:t>3</w:t>
      </w:r>
      <w:r w:rsidRPr="00E05729">
        <w:rPr>
          <w:bCs/>
          <w:sz w:val="23"/>
          <w:szCs w:val="23"/>
        </w:rPr>
        <w:t>.1.</w:t>
      </w:r>
      <w:r w:rsidRPr="00E05729">
        <w:rPr>
          <w:b/>
          <w:sz w:val="23"/>
          <w:szCs w:val="23"/>
        </w:rPr>
        <w:t xml:space="preserve"> </w:t>
      </w:r>
      <w:r w:rsidR="00865816" w:rsidRPr="00E05729">
        <w:rPr>
          <w:sz w:val="23"/>
          <w:szCs w:val="23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  на   надлежащее   исполнение   предусмотренных   Договором обязательств, в срок не позднее 10 (десяти) рабочих дней с момента наступления соответствующих обстоятельств.</w:t>
      </w:r>
    </w:p>
    <w:p w14:paraId="140D8593" w14:textId="0AAB0139" w:rsidR="00865816" w:rsidRPr="00E05729" w:rsidRDefault="00865816" w:rsidP="00865816">
      <w:pPr>
        <w:suppressAutoHyphens/>
        <w:jc w:val="both"/>
        <w:rPr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3</w:t>
      </w:r>
      <w:r w:rsidRPr="00E05729">
        <w:rPr>
          <w:sz w:val="23"/>
          <w:szCs w:val="23"/>
        </w:rPr>
        <w:t>.</w:t>
      </w:r>
      <w:r w:rsidR="00654CD7" w:rsidRPr="00E05729">
        <w:rPr>
          <w:sz w:val="23"/>
          <w:szCs w:val="23"/>
        </w:rPr>
        <w:t>2</w:t>
      </w:r>
      <w:r w:rsidRPr="00E05729">
        <w:rPr>
          <w:sz w:val="23"/>
          <w:szCs w:val="23"/>
        </w:rPr>
        <w:t>. Все риски, связанные с непредоставлением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14:paraId="604FE973" w14:textId="77777777" w:rsidR="00CA29AE" w:rsidRDefault="00CA29AE" w:rsidP="00F74190">
      <w:pPr>
        <w:pStyle w:val="a6"/>
        <w:suppressAutoHyphens/>
        <w:jc w:val="both"/>
        <w:rPr>
          <w:bCs/>
          <w:sz w:val="10"/>
          <w:szCs w:val="10"/>
        </w:rPr>
      </w:pPr>
    </w:p>
    <w:p w14:paraId="16F19CFE" w14:textId="77777777" w:rsidR="00CA75FD" w:rsidRPr="00CA29AE" w:rsidRDefault="00CA75FD" w:rsidP="00F74190">
      <w:pPr>
        <w:pStyle w:val="a6"/>
        <w:suppressAutoHyphens/>
        <w:jc w:val="both"/>
        <w:rPr>
          <w:bCs/>
          <w:sz w:val="10"/>
          <w:szCs w:val="10"/>
        </w:rPr>
      </w:pPr>
    </w:p>
    <w:p w14:paraId="7EA54243" w14:textId="77707236" w:rsidR="00892247" w:rsidRPr="00E05729" w:rsidRDefault="00654CD7" w:rsidP="00F74190">
      <w:pPr>
        <w:pStyle w:val="a6"/>
        <w:suppressAutoHyphens/>
        <w:jc w:val="both"/>
        <w:rPr>
          <w:b/>
          <w:sz w:val="23"/>
          <w:szCs w:val="23"/>
        </w:rPr>
      </w:pPr>
      <w:r w:rsidRPr="00E05729">
        <w:rPr>
          <w:bCs/>
          <w:sz w:val="23"/>
          <w:szCs w:val="23"/>
        </w:rPr>
        <w:t>1</w:t>
      </w:r>
      <w:r w:rsidR="00EF2B52">
        <w:rPr>
          <w:bCs/>
          <w:sz w:val="23"/>
          <w:szCs w:val="23"/>
        </w:rPr>
        <w:t>3</w:t>
      </w:r>
      <w:r w:rsidR="00AC1B91" w:rsidRPr="00E05729">
        <w:rPr>
          <w:bCs/>
          <w:sz w:val="23"/>
          <w:szCs w:val="23"/>
        </w:rPr>
        <w:t>.</w:t>
      </w:r>
      <w:r w:rsidRPr="00E05729">
        <w:rPr>
          <w:bCs/>
          <w:sz w:val="23"/>
          <w:szCs w:val="23"/>
        </w:rPr>
        <w:t xml:space="preserve">3. </w:t>
      </w:r>
      <w:r w:rsidR="004156A6" w:rsidRPr="00E05729">
        <w:rPr>
          <w:b/>
          <w:sz w:val="23"/>
          <w:szCs w:val="23"/>
        </w:rPr>
        <w:t>«</w:t>
      </w:r>
      <w:r w:rsidR="00892247" w:rsidRPr="00E05729">
        <w:rPr>
          <w:b/>
          <w:sz w:val="23"/>
          <w:szCs w:val="23"/>
        </w:rPr>
        <w:t>З</w:t>
      </w:r>
      <w:r w:rsidR="004156A6" w:rsidRPr="00E05729">
        <w:rPr>
          <w:b/>
          <w:sz w:val="23"/>
          <w:szCs w:val="23"/>
        </w:rPr>
        <w:t>аказчик»</w:t>
      </w:r>
      <w:r w:rsidR="00892247" w:rsidRPr="00E05729">
        <w:rPr>
          <w:b/>
          <w:sz w:val="23"/>
          <w:szCs w:val="23"/>
        </w:rPr>
        <w:t xml:space="preserve">: </w:t>
      </w:r>
      <w:bookmarkStart w:id="8" w:name="_Hlk204323996"/>
      <w:r w:rsidR="00892247" w:rsidRPr="00E05729">
        <w:rPr>
          <w:b/>
          <w:sz w:val="23"/>
          <w:szCs w:val="23"/>
        </w:rPr>
        <w:t>АО «Черногорэнерго»</w:t>
      </w:r>
    </w:p>
    <w:p w14:paraId="0E55BD2B" w14:textId="77777777" w:rsidR="00A76A8B" w:rsidRPr="00E05729" w:rsidRDefault="00A76A8B" w:rsidP="00A76A8B">
      <w:pPr>
        <w:suppressAutoHyphens/>
        <w:jc w:val="both"/>
        <w:rPr>
          <w:bCs/>
          <w:sz w:val="23"/>
          <w:szCs w:val="23"/>
        </w:rPr>
      </w:pPr>
      <w:r w:rsidRPr="00E05729">
        <w:rPr>
          <w:i/>
          <w:iCs/>
          <w:sz w:val="23"/>
          <w:szCs w:val="23"/>
        </w:rPr>
        <w:t>Место нахождения</w:t>
      </w:r>
      <w:r w:rsidRPr="00E05729">
        <w:rPr>
          <w:bCs/>
          <w:sz w:val="23"/>
          <w:szCs w:val="23"/>
        </w:rPr>
        <w:t>: ул. 2П-2, №6, Панель 12, Западный промышленный узел, г. Нижневартовск Ханты-Мансийский автономный округ-Югра, Тюменская область, Российская Федерация.</w:t>
      </w:r>
    </w:p>
    <w:p w14:paraId="0A46E2B5" w14:textId="77777777" w:rsidR="00A76A8B" w:rsidRPr="00E05729" w:rsidRDefault="00A76A8B" w:rsidP="00A76A8B">
      <w:pPr>
        <w:suppressAutoHyphens/>
        <w:jc w:val="both"/>
        <w:rPr>
          <w:bCs/>
          <w:sz w:val="23"/>
          <w:szCs w:val="23"/>
        </w:rPr>
      </w:pPr>
      <w:r w:rsidRPr="00E05729">
        <w:rPr>
          <w:i/>
          <w:iCs/>
          <w:sz w:val="23"/>
          <w:szCs w:val="23"/>
        </w:rPr>
        <w:t>Почтовый адрес</w:t>
      </w:r>
      <w:r w:rsidRPr="00E05729">
        <w:rPr>
          <w:bCs/>
          <w:sz w:val="23"/>
          <w:szCs w:val="23"/>
        </w:rPr>
        <w:t xml:space="preserve">: 628606, а/я </w:t>
      </w:r>
      <w:smartTag w:uri="urn:schemas-microsoft-com:office:smarttags" w:element="metricconverter">
        <w:smartTagPr>
          <w:attr w:name="ProductID" w:val="217, г"/>
        </w:smartTagPr>
        <w:r w:rsidRPr="00E05729">
          <w:rPr>
            <w:bCs/>
            <w:sz w:val="23"/>
            <w:szCs w:val="23"/>
          </w:rPr>
          <w:t>217, г</w:t>
        </w:r>
      </w:smartTag>
      <w:r w:rsidRPr="00E05729">
        <w:rPr>
          <w:bCs/>
          <w:sz w:val="23"/>
          <w:szCs w:val="23"/>
        </w:rPr>
        <w:t>. Нижневартовск, Ханты-Мансийский автономный округ-Югра, Тюменская область, Российская Федерация.</w:t>
      </w:r>
    </w:p>
    <w:p w14:paraId="5C73E330" w14:textId="77777777" w:rsidR="00A76A8B" w:rsidRPr="00E05729" w:rsidRDefault="00A76A8B" w:rsidP="00A76A8B">
      <w:pPr>
        <w:suppressAutoHyphens/>
        <w:jc w:val="both"/>
        <w:rPr>
          <w:bCs/>
          <w:sz w:val="23"/>
          <w:szCs w:val="23"/>
        </w:rPr>
      </w:pPr>
      <w:r w:rsidRPr="00E05729">
        <w:rPr>
          <w:i/>
          <w:iCs/>
          <w:sz w:val="23"/>
          <w:szCs w:val="23"/>
        </w:rPr>
        <w:t>Адрес (место нахождения) для оформления счетов-фактур</w:t>
      </w:r>
      <w:r w:rsidRPr="00E05729">
        <w:rPr>
          <w:bCs/>
          <w:sz w:val="23"/>
          <w:szCs w:val="23"/>
        </w:rPr>
        <w:t>: 628621, Ханты-Мансийский автономный округ – Югра, г. Нижневартовск, ул. 2П-2, Западный промышленный узел, д. 6, панель 12.</w:t>
      </w:r>
    </w:p>
    <w:p w14:paraId="64DF936F" w14:textId="77777777" w:rsidR="00A76A8B" w:rsidRPr="00E05729" w:rsidRDefault="00A76A8B" w:rsidP="00A76A8B">
      <w:pPr>
        <w:suppressAutoHyphens/>
        <w:jc w:val="both"/>
        <w:rPr>
          <w:bCs/>
          <w:sz w:val="23"/>
          <w:szCs w:val="23"/>
        </w:rPr>
      </w:pPr>
      <w:r w:rsidRPr="00E05729">
        <w:rPr>
          <w:bCs/>
          <w:sz w:val="23"/>
          <w:szCs w:val="23"/>
        </w:rPr>
        <w:t xml:space="preserve">Тел.: (3466) 49-14-74; факс (3466) 61-21-11, </w:t>
      </w:r>
      <w:r w:rsidRPr="00E05729">
        <w:rPr>
          <w:bCs/>
          <w:sz w:val="23"/>
          <w:szCs w:val="23"/>
          <w:lang w:val="en-US"/>
        </w:rPr>
        <w:t>E</w:t>
      </w:r>
      <w:r w:rsidRPr="00E05729">
        <w:rPr>
          <w:bCs/>
          <w:sz w:val="23"/>
          <w:szCs w:val="23"/>
        </w:rPr>
        <w:t>-</w:t>
      </w:r>
      <w:r w:rsidRPr="00E05729">
        <w:rPr>
          <w:bCs/>
          <w:sz w:val="23"/>
          <w:szCs w:val="23"/>
          <w:lang w:val="en-US"/>
        </w:rPr>
        <w:t>mail</w:t>
      </w:r>
      <w:r w:rsidRPr="00E05729">
        <w:rPr>
          <w:bCs/>
          <w:sz w:val="23"/>
          <w:szCs w:val="23"/>
        </w:rPr>
        <w:t xml:space="preserve">: </w:t>
      </w:r>
      <w:hyperlink r:id="rId8" w:history="1">
        <w:r w:rsidRPr="00E05729">
          <w:rPr>
            <w:rStyle w:val="ae"/>
            <w:bCs/>
            <w:color w:val="auto"/>
            <w:sz w:val="23"/>
            <w:szCs w:val="23"/>
            <w:u w:val="none"/>
            <w:lang w:val="en-US"/>
          </w:rPr>
          <w:t>org</w:t>
        </w:r>
        <w:r w:rsidRPr="00E05729">
          <w:rPr>
            <w:rStyle w:val="ae"/>
            <w:bCs/>
            <w:color w:val="auto"/>
            <w:sz w:val="23"/>
            <w:szCs w:val="23"/>
            <w:u w:val="none"/>
          </w:rPr>
          <w:t>@</w:t>
        </w:r>
        <w:r w:rsidRPr="00E05729">
          <w:rPr>
            <w:rStyle w:val="ae"/>
            <w:bCs/>
            <w:color w:val="auto"/>
            <w:sz w:val="23"/>
            <w:szCs w:val="23"/>
            <w:u w:val="none"/>
            <w:lang w:val="en-US"/>
          </w:rPr>
          <w:t>chernogorenergo</w:t>
        </w:r>
        <w:r w:rsidRPr="00E05729">
          <w:rPr>
            <w:rStyle w:val="ae"/>
            <w:bCs/>
            <w:color w:val="auto"/>
            <w:sz w:val="23"/>
            <w:szCs w:val="23"/>
            <w:u w:val="none"/>
          </w:rPr>
          <w:t>.</w:t>
        </w:r>
        <w:r w:rsidRPr="00E05729">
          <w:rPr>
            <w:rStyle w:val="ae"/>
            <w:bCs/>
            <w:color w:val="auto"/>
            <w:sz w:val="23"/>
            <w:szCs w:val="23"/>
            <w:u w:val="none"/>
            <w:lang w:val="en-US"/>
          </w:rPr>
          <w:t>ru</w:t>
        </w:r>
      </w:hyperlink>
    </w:p>
    <w:p w14:paraId="7027F1D9" w14:textId="77777777" w:rsidR="00A76A8B" w:rsidRPr="00E05729" w:rsidRDefault="00A76A8B" w:rsidP="00A76A8B">
      <w:pPr>
        <w:suppressAutoHyphens/>
        <w:jc w:val="both"/>
        <w:rPr>
          <w:bCs/>
          <w:sz w:val="23"/>
          <w:szCs w:val="23"/>
        </w:rPr>
      </w:pPr>
      <w:r w:rsidRPr="00E05729">
        <w:rPr>
          <w:bCs/>
          <w:sz w:val="23"/>
          <w:szCs w:val="23"/>
        </w:rPr>
        <w:t>ОГРН 1028600951081, ИНН 8620001023, КПП 860301001, ОКПО 05793258, ОКОГУ 4210008, ОКФС 16, ОКОПФ 12267, ОКДП 9440100, ОКВЭД 35.12.</w:t>
      </w:r>
    </w:p>
    <w:p w14:paraId="4775FA95" w14:textId="706A54E0" w:rsidR="00A76A8B" w:rsidRPr="00E05729" w:rsidRDefault="00A76A8B" w:rsidP="00A76A8B">
      <w:pPr>
        <w:suppressAutoHyphens/>
        <w:jc w:val="both"/>
        <w:rPr>
          <w:bCs/>
          <w:sz w:val="23"/>
          <w:szCs w:val="23"/>
        </w:rPr>
      </w:pPr>
      <w:r w:rsidRPr="00E05729">
        <w:rPr>
          <w:i/>
          <w:sz w:val="23"/>
          <w:szCs w:val="23"/>
        </w:rPr>
        <w:t>Банковские реквизиты</w:t>
      </w:r>
      <w:r w:rsidRPr="00E05729">
        <w:rPr>
          <w:bCs/>
          <w:sz w:val="23"/>
          <w:szCs w:val="23"/>
        </w:rPr>
        <w:t xml:space="preserve">: Р/с </w:t>
      </w:r>
      <w:r w:rsidR="00B96969" w:rsidRPr="00B96969">
        <w:rPr>
          <w:bCs/>
          <w:sz w:val="23"/>
          <w:szCs w:val="23"/>
        </w:rPr>
        <w:t>40702810838340000557</w:t>
      </w:r>
      <w:r w:rsidR="00B96969">
        <w:rPr>
          <w:bCs/>
          <w:sz w:val="23"/>
          <w:szCs w:val="23"/>
        </w:rPr>
        <w:t xml:space="preserve"> </w:t>
      </w:r>
      <w:r w:rsidRPr="00E05729">
        <w:rPr>
          <w:bCs/>
          <w:sz w:val="23"/>
          <w:szCs w:val="23"/>
        </w:rPr>
        <w:t>в филиале "ЕКАТЕРИНБУРГСКИЙ" АО "АЛЬФА-БАНК", К/с 30101810100000000964, БИК 046577964</w:t>
      </w:r>
    </w:p>
    <w:bookmarkEnd w:id="8"/>
    <w:p w14:paraId="61F2E58F" w14:textId="77777777" w:rsidR="00CA29AE" w:rsidRDefault="00CA29AE" w:rsidP="008A765E">
      <w:pPr>
        <w:ind w:right="840"/>
        <w:rPr>
          <w:sz w:val="10"/>
          <w:szCs w:val="10"/>
        </w:rPr>
      </w:pPr>
    </w:p>
    <w:p w14:paraId="40DE2F4D" w14:textId="77777777" w:rsidR="00CA75FD" w:rsidRPr="00CA29AE" w:rsidRDefault="00CA75FD" w:rsidP="008A765E">
      <w:pPr>
        <w:ind w:right="840"/>
        <w:rPr>
          <w:sz w:val="10"/>
          <w:szCs w:val="10"/>
        </w:rPr>
      </w:pPr>
    </w:p>
    <w:p w14:paraId="2490F353" w14:textId="38D02C24" w:rsidR="008A765E" w:rsidRPr="00E05729" w:rsidRDefault="00C529F6" w:rsidP="008A765E">
      <w:pPr>
        <w:ind w:right="840"/>
        <w:rPr>
          <w:b/>
          <w:sz w:val="23"/>
          <w:szCs w:val="23"/>
        </w:rPr>
      </w:pPr>
      <w:r w:rsidRPr="00E05729">
        <w:rPr>
          <w:sz w:val="23"/>
          <w:szCs w:val="23"/>
        </w:rPr>
        <w:t>1</w:t>
      </w:r>
      <w:r w:rsidR="00EF2B52">
        <w:rPr>
          <w:sz w:val="23"/>
          <w:szCs w:val="23"/>
        </w:rPr>
        <w:t>3</w:t>
      </w:r>
      <w:r w:rsidRPr="00E05729">
        <w:rPr>
          <w:sz w:val="23"/>
          <w:szCs w:val="23"/>
        </w:rPr>
        <w:t>.</w:t>
      </w:r>
      <w:r w:rsidR="00654CD7" w:rsidRPr="00E05729">
        <w:rPr>
          <w:sz w:val="23"/>
          <w:szCs w:val="23"/>
        </w:rPr>
        <w:t>4</w:t>
      </w:r>
      <w:r w:rsidRPr="00E05729">
        <w:rPr>
          <w:sz w:val="23"/>
          <w:szCs w:val="23"/>
        </w:rPr>
        <w:t>.</w:t>
      </w:r>
      <w:r w:rsidRPr="00E05729">
        <w:rPr>
          <w:b/>
          <w:bCs/>
          <w:sz w:val="23"/>
          <w:szCs w:val="23"/>
        </w:rPr>
        <w:t xml:space="preserve"> «</w:t>
      </w:r>
      <w:r w:rsidR="00732AEA" w:rsidRPr="00732AEA">
        <w:rPr>
          <w:b/>
          <w:bCs/>
          <w:sz w:val="23"/>
          <w:szCs w:val="23"/>
        </w:rPr>
        <w:t>Подрядчик</w:t>
      </w:r>
      <w:r w:rsidRPr="00E05729">
        <w:rPr>
          <w:b/>
          <w:bCs/>
          <w:sz w:val="23"/>
          <w:szCs w:val="23"/>
        </w:rPr>
        <w:t xml:space="preserve">»: </w:t>
      </w:r>
      <w:r w:rsidR="008E0AAF">
        <w:rPr>
          <w:b/>
          <w:sz w:val="23"/>
          <w:szCs w:val="23"/>
        </w:rPr>
        <w:t>_______________</w:t>
      </w:r>
    </w:p>
    <w:p w14:paraId="18490D7E" w14:textId="77777777" w:rsidR="008E0AAF" w:rsidRPr="00C33428" w:rsidRDefault="008E0AAF" w:rsidP="008E0AAF">
      <w:pPr>
        <w:rPr>
          <w:sz w:val="22"/>
          <w:szCs w:val="22"/>
        </w:rPr>
      </w:pPr>
      <w:r w:rsidRPr="00C33428">
        <w:rPr>
          <w:i/>
          <w:sz w:val="22"/>
          <w:szCs w:val="22"/>
        </w:rPr>
        <w:t>Юридический адрес:</w:t>
      </w:r>
      <w:r w:rsidRPr="00C33428">
        <w:rPr>
          <w:sz w:val="22"/>
          <w:szCs w:val="22"/>
        </w:rPr>
        <w:t xml:space="preserve">  ____________________</w:t>
      </w:r>
    </w:p>
    <w:p w14:paraId="45975CDC" w14:textId="77777777" w:rsidR="008E0AAF" w:rsidRPr="00C33428" w:rsidRDefault="008E0AAF" w:rsidP="008E0AAF">
      <w:pPr>
        <w:rPr>
          <w:sz w:val="22"/>
          <w:szCs w:val="22"/>
        </w:rPr>
      </w:pPr>
      <w:r w:rsidRPr="00C33428">
        <w:rPr>
          <w:i/>
          <w:sz w:val="22"/>
          <w:szCs w:val="22"/>
        </w:rPr>
        <w:lastRenderedPageBreak/>
        <w:t>Почтовый адрес:</w:t>
      </w:r>
      <w:r w:rsidRPr="00C33428">
        <w:rPr>
          <w:sz w:val="22"/>
          <w:szCs w:val="22"/>
        </w:rPr>
        <w:t xml:space="preserve"> _______________________</w:t>
      </w:r>
    </w:p>
    <w:p w14:paraId="5AD245B4" w14:textId="77777777" w:rsidR="008E0AAF" w:rsidRPr="00C33428" w:rsidRDefault="008E0AAF" w:rsidP="008E0AAF">
      <w:pPr>
        <w:rPr>
          <w:sz w:val="22"/>
          <w:szCs w:val="22"/>
        </w:rPr>
      </w:pPr>
      <w:r w:rsidRPr="00C33428">
        <w:rPr>
          <w:sz w:val="22"/>
          <w:szCs w:val="22"/>
        </w:rPr>
        <w:t>Тел./факс:  _____________ /_______________</w:t>
      </w:r>
    </w:p>
    <w:p w14:paraId="4FC8E5CD" w14:textId="77777777" w:rsidR="008E0AAF" w:rsidRPr="00C33428" w:rsidRDefault="008E0AAF" w:rsidP="008E0AAF">
      <w:pPr>
        <w:contextualSpacing/>
        <w:rPr>
          <w:sz w:val="22"/>
          <w:szCs w:val="22"/>
        </w:rPr>
      </w:pPr>
      <w:r w:rsidRPr="00C33428">
        <w:rPr>
          <w:sz w:val="22"/>
          <w:szCs w:val="22"/>
          <w:lang w:val="en-US"/>
        </w:rPr>
        <w:t>E</w:t>
      </w:r>
      <w:r w:rsidRPr="00C33428">
        <w:rPr>
          <w:sz w:val="22"/>
          <w:szCs w:val="22"/>
        </w:rPr>
        <w:t>-</w:t>
      </w:r>
      <w:r w:rsidRPr="00C33428">
        <w:rPr>
          <w:sz w:val="22"/>
          <w:szCs w:val="22"/>
          <w:lang w:val="en-US"/>
        </w:rPr>
        <w:t>mail</w:t>
      </w:r>
      <w:r w:rsidRPr="00C33428">
        <w:rPr>
          <w:sz w:val="22"/>
          <w:szCs w:val="22"/>
        </w:rPr>
        <w:t>:</w:t>
      </w:r>
      <w:r w:rsidRPr="00C33428">
        <w:rPr>
          <w:b/>
          <w:sz w:val="22"/>
          <w:szCs w:val="22"/>
        </w:rPr>
        <w:t xml:space="preserve"> </w:t>
      </w:r>
      <w:r w:rsidRPr="00C33428">
        <w:rPr>
          <w:sz w:val="22"/>
          <w:szCs w:val="22"/>
        </w:rPr>
        <w:t>________________________________</w:t>
      </w:r>
    </w:p>
    <w:p w14:paraId="6924DA63" w14:textId="77777777" w:rsidR="008E0AAF" w:rsidRPr="00C33428" w:rsidRDefault="008E0AAF" w:rsidP="008E0AAF">
      <w:pPr>
        <w:rPr>
          <w:sz w:val="22"/>
          <w:szCs w:val="22"/>
        </w:rPr>
      </w:pPr>
      <w:r w:rsidRPr="00C33428">
        <w:rPr>
          <w:sz w:val="22"/>
          <w:szCs w:val="22"/>
        </w:rPr>
        <w:t>ОГРН _______________, ИНН  _________________, КПП ________________, ОКПО _____________, ОКОГУ ____________, ОКАТО ______________, ОКВЭД  ___________.</w:t>
      </w:r>
    </w:p>
    <w:p w14:paraId="45DAFDE7" w14:textId="77777777" w:rsidR="008E0AAF" w:rsidRPr="00C33428" w:rsidRDefault="008E0AAF" w:rsidP="008E0AAF">
      <w:pPr>
        <w:rPr>
          <w:i/>
          <w:sz w:val="22"/>
          <w:szCs w:val="22"/>
        </w:rPr>
      </w:pPr>
      <w:r w:rsidRPr="00C33428">
        <w:rPr>
          <w:i/>
          <w:sz w:val="22"/>
          <w:szCs w:val="22"/>
        </w:rPr>
        <w:t>Банковские реквизиты:</w:t>
      </w:r>
    </w:p>
    <w:p w14:paraId="7D4B5D02" w14:textId="77777777" w:rsidR="008E0AAF" w:rsidRPr="00C33428" w:rsidRDefault="008E0AAF" w:rsidP="008E0AAF">
      <w:pPr>
        <w:rPr>
          <w:sz w:val="22"/>
          <w:szCs w:val="22"/>
        </w:rPr>
      </w:pPr>
      <w:r w:rsidRPr="00C33428">
        <w:rPr>
          <w:sz w:val="22"/>
          <w:szCs w:val="22"/>
        </w:rPr>
        <w:t xml:space="preserve">Р/с _______________________ в ___________________________, </w:t>
      </w:r>
    </w:p>
    <w:p w14:paraId="4F3C0A9D" w14:textId="77777777" w:rsidR="008E0AAF" w:rsidRPr="00C33428" w:rsidRDefault="008E0AAF" w:rsidP="008E0AAF">
      <w:pPr>
        <w:rPr>
          <w:sz w:val="22"/>
          <w:szCs w:val="22"/>
        </w:rPr>
      </w:pPr>
      <w:r w:rsidRPr="00C33428">
        <w:rPr>
          <w:sz w:val="22"/>
          <w:szCs w:val="22"/>
        </w:rPr>
        <w:t>К/с __________________________ БИК банка ________________</w:t>
      </w:r>
    </w:p>
    <w:p w14:paraId="40FB0883" w14:textId="77777777" w:rsidR="002E2648" w:rsidRDefault="002E2648" w:rsidP="008A765E">
      <w:pPr>
        <w:jc w:val="both"/>
        <w:rPr>
          <w:sz w:val="23"/>
          <w:szCs w:val="23"/>
        </w:rPr>
      </w:pPr>
    </w:p>
    <w:p w14:paraId="7CB531C5" w14:textId="77777777" w:rsidR="008A765E" w:rsidRPr="00482308" w:rsidRDefault="008A765E" w:rsidP="008A765E">
      <w:pPr>
        <w:ind w:right="840"/>
        <w:jc w:val="both"/>
        <w:rPr>
          <w:sz w:val="8"/>
          <w:szCs w:val="8"/>
        </w:rPr>
      </w:pPr>
    </w:p>
    <w:tbl>
      <w:tblPr>
        <w:tblW w:w="10128" w:type="dxa"/>
        <w:tblLook w:val="04A0" w:firstRow="1" w:lastRow="0" w:firstColumn="1" w:lastColumn="0" w:noHBand="0" w:noVBand="1"/>
      </w:tblPr>
      <w:tblGrid>
        <w:gridCol w:w="4440"/>
        <w:gridCol w:w="5688"/>
      </w:tblGrid>
      <w:tr w:rsidR="008A765E" w:rsidRPr="003F7D49" w14:paraId="386029DF" w14:textId="77777777" w:rsidTr="008B46B3">
        <w:trPr>
          <w:trHeight w:val="1446"/>
        </w:trPr>
        <w:tc>
          <w:tcPr>
            <w:tcW w:w="4440" w:type="dxa"/>
          </w:tcPr>
          <w:p w14:paraId="7F58B83F" w14:textId="1938DF7C" w:rsidR="008A765E" w:rsidRPr="003F7D49" w:rsidRDefault="008A765E" w:rsidP="008A765E">
            <w:pPr>
              <w:ind w:right="840"/>
              <w:jc w:val="both"/>
              <w:rPr>
                <w:b/>
                <w:sz w:val="23"/>
                <w:szCs w:val="23"/>
              </w:rPr>
            </w:pPr>
            <w:r w:rsidRPr="003F7D49">
              <w:rPr>
                <w:b/>
                <w:sz w:val="23"/>
                <w:szCs w:val="23"/>
              </w:rPr>
              <w:t>«</w:t>
            </w:r>
            <w:r w:rsidR="00732AEA" w:rsidRPr="00732AEA">
              <w:rPr>
                <w:b/>
                <w:sz w:val="23"/>
                <w:szCs w:val="23"/>
              </w:rPr>
              <w:t>Подрядчик</w:t>
            </w:r>
            <w:r w:rsidRPr="003F7D49">
              <w:rPr>
                <w:b/>
                <w:sz w:val="23"/>
                <w:szCs w:val="23"/>
              </w:rPr>
              <w:t>»:</w:t>
            </w:r>
          </w:p>
          <w:p w14:paraId="6469C38E" w14:textId="77777777" w:rsidR="008E0AAF" w:rsidRPr="003F7D49" w:rsidRDefault="008E0AAF" w:rsidP="008E0AAF">
            <w:pPr>
              <w:ind w:right="15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______________________________</w:t>
            </w:r>
          </w:p>
          <w:p w14:paraId="488001A4" w14:textId="77777777" w:rsidR="008E0AAF" w:rsidRDefault="008E0AAF" w:rsidP="008E0AAF">
            <w:pPr>
              <w:ind w:right="840"/>
              <w:jc w:val="both"/>
              <w:rPr>
                <w:b/>
                <w:sz w:val="23"/>
                <w:szCs w:val="23"/>
              </w:rPr>
            </w:pPr>
          </w:p>
          <w:p w14:paraId="71CBCF5C" w14:textId="77777777" w:rsidR="008E0AAF" w:rsidRPr="003F7D49" w:rsidRDefault="008E0AAF" w:rsidP="008E0AAF">
            <w:pPr>
              <w:ind w:right="840"/>
              <w:jc w:val="both"/>
              <w:rPr>
                <w:b/>
                <w:sz w:val="23"/>
                <w:szCs w:val="23"/>
              </w:rPr>
            </w:pPr>
          </w:p>
          <w:p w14:paraId="7C9946D8" w14:textId="32DEF402" w:rsidR="008A765E" w:rsidRPr="003F7D49" w:rsidRDefault="008E0AAF" w:rsidP="008E0AAF">
            <w:pPr>
              <w:jc w:val="both"/>
              <w:rPr>
                <w:sz w:val="23"/>
                <w:szCs w:val="23"/>
              </w:rPr>
            </w:pPr>
            <w:r w:rsidRPr="003F7D49">
              <w:rPr>
                <w:b/>
                <w:sz w:val="23"/>
                <w:szCs w:val="23"/>
              </w:rPr>
              <w:t>_</w:t>
            </w:r>
            <w:r w:rsidRPr="00346AE9">
              <w:rPr>
                <w:bCs/>
                <w:sz w:val="23"/>
                <w:szCs w:val="23"/>
                <w:u w:val="single"/>
              </w:rPr>
              <w:t>________________</w:t>
            </w:r>
            <w:r>
              <w:rPr>
                <w:bCs/>
                <w:sz w:val="23"/>
                <w:szCs w:val="23"/>
              </w:rPr>
              <w:t xml:space="preserve">  </w:t>
            </w:r>
            <w:r>
              <w:rPr>
                <w:bCs/>
                <w:sz w:val="23"/>
                <w:szCs w:val="23"/>
                <w:u w:val="single"/>
              </w:rPr>
              <w:t xml:space="preserve"> </w:t>
            </w:r>
            <w:r>
              <w:rPr>
                <w:bCs/>
                <w:sz w:val="23"/>
                <w:szCs w:val="23"/>
              </w:rPr>
              <w:t>____________</w:t>
            </w:r>
          </w:p>
        </w:tc>
        <w:tc>
          <w:tcPr>
            <w:tcW w:w="5688" w:type="dxa"/>
          </w:tcPr>
          <w:p w14:paraId="1F3FCC00" w14:textId="77777777" w:rsidR="008A765E" w:rsidRPr="003F7D49" w:rsidRDefault="008A765E" w:rsidP="002613C0">
            <w:pPr>
              <w:ind w:left="1332" w:right="840"/>
              <w:rPr>
                <w:b/>
                <w:sz w:val="23"/>
                <w:szCs w:val="23"/>
              </w:rPr>
            </w:pPr>
            <w:r w:rsidRPr="003F7D49">
              <w:rPr>
                <w:b/>
                <w:sz w:val="23"/>
                <w:szCs w:val="23"/>
              </w:rPr>
              <w:t>«Заказчик»:</w:t>
            </w:r>
            <w:r w:rsidRPr="003F7D49">
              <w:rPr>
                <w:b/>
                <w:sz w:val="23"/>
                <w:szCs w:val="23"/>
              </w:rPr>
              <w:tab/>
            </w:r>
          </w:p>
          <w:p w14:paraId="6D81D578" w14:textId="77777777" w:rsidR="008A765E" w:rsidRPr="003F7D49" w:rsidRDefault="008A765E" w:rsidP="002613C0">
            <w:pPr>
              <w:ind w:left="1332" w:right="840"/>
              <w:rPr>
                <w:b/>
                <w:sz w:val="23"/>
                <w:szCs w:val="23"/>
              </w:rPr>
            </w:pPr>
            <w:r w:rsidRPr="003F7D49">
              <w:rPr>
                <w:b/>
                <w:sz w:val="23"/>
                <w:szCs w:val="23"/>
              </w:rPr>
              <w:t xml:space="preserve"> </w:t>
            </w:r>
            <w:r w:rsidRPr="003F7D49">
              <w:rPr>
                <w:b/>
                <w:bCs/>
                <w:sz w:val="23"/>
                <w:szCs w:val="23"/>
              </w:rPr>
              <w:t>АО «Черногорэнерго»</w:t>
            </w:r>
          </w:p>
          <w:p w14:paraId="062B50EE" w14:textId="77777777" w:rsidR="009C6B4A" w:rsidRPr="009C6B4A" w:rsidRDefault="008A765E" w:rsidP="009C6B4A">
            <w:pPr>
              <w:ind w:left="1332" w:right="-111"/>
              <w:rPr>
                <w:b/>
                <w:sz w:val="23"/>
                <w:szCs w:val="23"/>
              </w:rPr>
            </w:pPr>
            <w:r w:rsidRPr="003F7D49">
              <w:rPr>
                <w:b/>
                <w:sz w:val="23"/>
                <w:szCs w:val="23"/>
              </w:rPr>
              <w:t xml:space="preserve"> </w:t>
            </w:r>
            <w:r w:rsidR="009C6B4A" w:rsidRPr="009C6B4A">
              <w:rPr>
                <w:b/>
                <w:sz w:val="23"/>
                <w:szCs w:val="23"/>
              </w:rPr>
              <w:t>Помощник генерального директора</w:t>
            </w:r>
          </w:p>
          <w:p w14:paraId="46CC6E16" w14:textId="77777777" w:rsidR="009C6B4A" w:rsidRPr="009C6B4A" w:rsidRDefault="009C6B4A" w:rsidP="009C6B4A">
            <w:pPr>
              <w:ind w:left="1332" w:right="-111"/>
              <w:rPr>
                <w:b/>
                <w:sz w:val="23"/>
                <w:szCs w:val="23"/>
              </w:rPr>
            </w:pPr>
          </w:p>
          <w:p w14:paraId="4CD8E89A" w14:textId="040734F4" w:rsidR="008A765E" w:rsidRPr="003F7D49" w:rsidRDefault="009C6B4A" w:rsidP="009C6B4A">
            <w:pPr>
              <w:jc w:val="both"/>
              <w:rPr>
                <w:sz w:val="23"/>
                <w:szCs w:val="23"/>
              </w:rPr>
            </w:pPr>
            <w:r w:rsidRPr="009C6B4A"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3"/>
                <w:szCs w:val="23"/>
              </w:rPr>
              <w:t xml:space="preserve">                       </w:t>
            </w:r>
            <w:r w:rsidRPr="009C6B4A">
              <w:rPr>
                <w:b/>
                <w:sz w:val="23"/>
                <w:szCs w:val="23"/>
              </w:rPr>
              <w:t>______________ Ю.А.о. Набиев</w:t>
            </w:r>
          </w:p>
        </w:tc>
      </w:tr>
    </w:tbl>
    <w:p w14:paraId="5C332641" w14:textId="77777777" w:rsidR="00B9382F" w:rsidRDefault="00B9382F" w:rsidP="00654CD7">
      <w:pPr>
        <w:tabs>
          <w:tab w:val="left" w:pos="290"/>
        </w:tabs>
        <w:suppressAutoHyphens/>
        <w:jc w:val="both"/>
        <w:rPr>
          <w:b/>
          <w:bCs/>
          <w:sz w:val="22"/>
          <w:szCs w:val="22"/>
        </w:rPr>
      </w:pPr>
    </w:p>
    <w:sectPr w:rsidR="00B9382F" w:rsidSect="00802C7D">
      <w:footerReference w:type="default" r:id="rId9"/>
      <w:pgSz w:w="11907" w:h="16840" w:code="9"/>
      <w:pgMar w:top="993" w:right="708" w:bottom="993" w:left="1134" w:header="0" w:footer="31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AFD1" w14:textId="77777777" w:rsidR="000D5163" w:rsidRDefault="000D5163">
      <w:r>
        <w:separator/>
      </w:r>
    </w:p>
  </w:endnote>
  <w:endnote w:type="continuationSeparator" w:id="0">
    <w:p w14:paraId="65EEC1BD" w14:textId="77777777" w:rsidR="000D5163" w:rsidRDefault="000D5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833A4" w14:textId="77777777" w:rsidR="008A765E" w:rsidRPr="00D35144" w:rsidRDefault="00791C3D">
    <w:pPr>
      <w:pStyle w:val="a4"/>
      <w:jc w:val="right"/>
      <w:rPr>
        <w:sz w:val="18"/>
        <w:szCs w:val="16"/>
      </w:rPr>
    </w:pPr>
    <w:r w:rsidRPr="00D35144">
      <w:rPr>
        <w:sz w:val="18"/>
        <w:szCs w:val="16"/>
      </w:rPr>
      <w:fldChar w:fldCharType="begin"/>
    </w:r>
    <w:r w:rsidRPr="00D35144">
      <w:rPr>
        <w:sz w:val="18"/>
        <w:szCs w:val="16"/>
      </w:rPr>
      <w:instrText xml:space="preserve"> PAGE   \* MERGEFORMAT </w:instrText>
    </w:r>
    <w:r w:rsidRPr="00D35144">
      <w:rPr>
        <w:sz w:val="18"/>
        <w:szCs w:val="16"/>
      </w:rPr>
      <w:fldChar w:fldCharType="separate"/>
    </w:r>
    <w:r w:rsidRPr="00D35144">
      <w:rPr>
        <w:noProof/>
        <w:sz w:val="18"/>
        <w:szCs w:val="16"/>
      </w:rPr>
      <w:t>9</w:t>
    </w:r>
    <w:r w:rsidRPr="00D35144">
      <w:rPr>
        <w:noProof/>
        <w:sz w:val="18"/>
        <w:szCs w:val="16"/>
      </w:rPr>
      <w:fldChar w:fldCharType="end"/>
    </w:r>
  </w:p>
  <w:p w14:paraId="1211E5BC" w14:textId="77777777" w:rsidR="008A765E" w:rsidRDefault="008A76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B099" w14:textId="77777777" w:rsidR="000D5163" w:rsidRDefault="000D5163">
      <w:r>
        <w:separator/>
      </w:r>
    </w:p>
  </w:footnote>
  <w:footnote w:type="continuationSeparator" w:id="0">
    <w:p w14:paraId="07F4EBB5" w14:textId="77777777" w:rsidR="000D5163" w:rsidRDefault="000D5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10F65952"/>
    <w:multiLevelType w:val="multilevel"/>
    <w:tmpl w:val="EA66E5AE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5EB01FC"/>
    <w:multiLevelType w:val="multilevel"/>
    <w:tmpl w:val="5DD63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249A66F4"/>
    <w:multiLevelType w:val="multilevel"/>
    <w:tmpl w:val="D35E39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4E62DC"/>
    <w:multiLevelType w:val="hybridMultilevel"/>
    <w:tmpl w:val="76E822A6"/>
    <w:lvl w:ilvl="0" w:tplc="4FEC7AB2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58026E"/>
    <w:multiLevelType w:val="multilevel"/>
    <w:tmpl w:val="DEF8700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B6679AF"/>
    <w:multiLevelType w:val="multilevel"/>
    <w:tmpl w:val="E83AC0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89F"/>
    <w:multiLevelType w:val="hybridMultilevel"/>
    <w:tmpl w:val="29D06B64"/>
    <w:lvl w:ilvl="0" w:tplc="768EACEC">
      <w:start w:val="90"/>
      <w:numFmt w:val="bullet"/>
      <w:lvlText w:val="-"/>
      <w:lvlJc w:val="left"/>
      <w:pPr>
        <w:ind w:left="64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40BE0BEA"/>
    <w:multiLevelType w:val="hybridMultilevel"/>
    <w:tmpl w:val="78663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A7AFD"/>
    <w:multiLevelType w:val="singleLevel"/>
    <w:tmpl w:val="14DCC42C"/>
    <w:lvl w:ilvl="0">
      <w:start w:val="90"/>
      <w:numFmt w:val="bullet"/>
      <w:lvlText w:val="-"/>
      <w:lvlJc w:val="left"/>
      <w:pPr>
        <w:tabs>
          <w:tab w:val="num" w:pos="4695"/>
        </w:tabs>
        <w:ind w:left="4695" w:hanging="360"/>
      </w:pPr>
      <w:rPr>
        <w:rFonts w:hint="default"/>
      </w:rPr>
    </w:lvl>
  </w:abstractNum>
  <w:abstractNum w:abstractNumId="12" w15:restartNumberingAfterBreak="0">
    <w:nsid w:val="50406776"/>
    <w:multiLevelType w:val="multilevel"/>
    <w:tmpl w:val="B6CC58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295503"/>
    <w:multiLevelType w:val="multilevel"/>
    <w:tmpl w:val="310851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637D7A10"/>
    <w:multiLevelType w:val="multilevel"/>
    <w:tmpl w:val="00CE46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4D08A3"/>
    <w:multiLevelType w:val="hybridMultilevel"/>
    <w:tmpl w:val="F398A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C7C8B"/>
    <w:multiLevelType w:val="multilevel"/>
    <w:tmpl w:val="5E427C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6A26686"/>
    <w:multiLevelType w:val="multilevel"/>
    <w:tmpl w:val="6E40E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7CEA01DA"/>
    <w:multiLevelType w:val="singleLevel"/>
    <w:tmpl w:val="4F363B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01150426">
    <w:abstractNumId w:val="11"/>
  </w:num>
  <w:num w:numId="2" w16cid:durableId="837620451">
    <w:abstractNumId w:val="18"/>
  </w:num>
  <w:num w:numId="3" w16cid:durableId="1560440477">
    <w:abstractNumId w:val="1"/>
  </w:num>
  <w:num w:numId="4" w16cid:durableId="821654613">
    <w:abstractNumId w:val="0"/>
  </w:num>
  <w:num w:numId="5" w16cid:durableId="443816744">
    <w:abstractNumId w:val="3"/>
  </w:num>
  <w:num w:numId="6" w16cid:durableId="1711756664">
    <w:abstractNumId w:val="6"/>
  </w:num>
  <w:num w:numId="7" w16cid:durableId="287276540">
    <w:abstractNumId w:val="9"/>
  </w:num>
  <w:num w:numId="8" w16cid:durableId="1943758859">
    <w:abstractNumId w:val="10"/>
  </w:num>
  <w:num w:numId="9" w16cid:durableId="226306416">
    <w:abstractNumId w:val="12"/>
  </w:num>
  <w:num w:numId="10" w16cid:durableId="1843427694">
    <w:abstractNumId w:val="17"/>
  </w:num>
  <w:num w:numId="11" w16cid:durableId="655492861">
    <w:abstractNumId w:val="8"/>
  </w:num>
  <w:num w:numId="12" w16cid:durableId="1511287301">
    <w:abstractNumId w:val="5"/>
  </w:num>
  <w:num w:numId="13" w16cid:durableId="1438450376">
    <w:abstractNumId w:val="2"/>
  </w:num>
  <w:num w:numId="14" w16cid:durableId="4671859">
    <w:abstractNumId w:val="14"/>
  </w:num>
  <w:num w:numId="15" w16cid:durableId="2132164464">
    <w:abstractNumId w:val="16"/>
  </w:num>
  <w:num w:numId="16" w16cid:durableId="117603759">
    <w:abstractNumId w:val="15"/>
  </w:num>
  <w:num w:numId="17" w16cid:durableId="899175296">
    <w:abstractNumId w:val="7"/>
  </w:num>
  <w:num w:numId="18" w16cid:durableId="419255664">
    <w:abstractNumId w:val="4"/>
  </w:num>
  <w:num w:numId="19" w16cid:durableId="2078745591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6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E3A"/>
    <w:rsid w:val="000017AE"/>
    <w:rsid w:val="00003507"/>
    <w:rsid w:val="00004201"/>
    <w:rsid w:val="00004403"/>
    <w:rsid w:val="00006BF8"/>
    <w:rsid w:val="00007597"/>
    <w:rsid w:val="000077C8"/>
    <w:rsid w:val="00010628"/>
    <w:rsid w:val="0001290D"/>
    <w:rsid w:val="000150C3"/>
    <w:rsid w:val="00015250"/>
    <w:rsid w:val="00016D8C"/>
    <w:rsid w:val="00016F70"/>
    <w:rsid w:val="00022668"/>
    <w:rsid w:val="000229B1"/>
    <w:rsid w:val="00022A12"/>
    <w:rsid w:val="0003175D"/>
    <w:rsid w:val="000320FF"/>
    <w:rsid w:val="000512C6"/>
    <w:rsid w:val="0005470B"/>
    <w:rsid w:val="00054CF2"/>
    <w:rsid w:val="00055DD3"/>
    <w:rsid w:val="00057C0D"/>
    <w:rsid w:val="00063C42"/>
    <w:rsid w:val="00070000"/>
    <w:rsid w:val="00071CDC"/>
    <w:rsid w:val="00072BA4"/>
    <w:rsid w:val="000730F4"/>
    <w:rsid w:val="0007386C"/>
    <w:rsid w:val="00074DDE"/>
    <w:rsid w:val="00075718"/>
    <w:rsid w:val="00075EDD"/>
    <w:rsid w:val="00076266"/>
    <w:rsid w:val="00080296"/>
    <w:rsid w:val="00080DE4"/>
    <w:rsid w:val="00081863"/>
    <w:rsid w:val="0008265F"/>
    <w:rsid w:val="000836DF"/>
    <w:rsid w:val="000906C3"/>
    <w:rsid w:val="000913ED"/>
    <w:rsid w:val="00092860"/>
    <w:rsid w:val="00093F60"/>
    <w:rsid w:val="00094920"/>
    <w:rsid w:val="00094B59"/>
    <w:rsid w:val="00097313"/>
    <w:rsid w:val="00097C15"/>
    <w:rsid w:val="000A0283"/>
    <w:rsid w:val="000A0F8D"/>
    <w:rsid w:val="000A1589"/>
    <w:rsid w:val="000A19FD"/>
    <w:rsid w:val="000A1F06"/>
    <w:rsid w:val="000A5CAF"/>
    <w:rsid w:val="000A7429"/>
    <w:rsid w:val="000A7DB1"/>
    <w:rsid w:val="000B34BA"/>
    <w:rsid w:val="000B4E39"/>
    <w:rsid w:val="000B53B4"/>
    <w:rsid w:val="000B572B"/>
    <w:rsid w:val="000B6090"/>
    <w:rsid w:val="000B60E8"/>
    <w:rsid w:val="000C0243"/>
    <w:rsid w:val="000C1DB9"/>
    <w:rsid w:val="000C21E1"/>
    <w:rsid w:val="000C22C4"/>
    <w:rsid w:val="000C4C5B"/>
    <w:rsid w:val="000C72D6"/>
    <w:rsid w:val="000C751A"/>
    <w:rsid w:val="000D0CE2"/>
    <w:rsid w:val="000D3C7D"/>
    <w:rsid w:val="000D473E"/>
    <w:rsid w:val="000D5163"/>
    <w:rsid w:val="000D66A2"/>
    <w:rsid w:val="000D7308"/>
    <w:rsid w:val="000E0227"/>
    <w:rsid w:val="000E3374"/>
    <w:rsid w:val="000E4A5D"/>
    <w:rsid w:val="000F015E"/>
    <w:rsid w:val="000F032E"/>
    <w:rsid w:val="000F0C31"/>
    <w:rsid w:val="000F3FCF"/>
    <w:rsid w:val="000F4385"/>
    <w:rsid w:val="000F6802"/>
    <w:rsid w:val="000F7985"/>
    <w:rsid w:val="0010473F"/>
    <w:rsid w:val="001047CB"/>
    <w:rsid w:val="00106237"/>
    <w:rsid w:val="0011119E"/>
    <w:rsid w:val="00114D2A"/>
    <w:rsid w:val="00114D74"/>
    <w:rsid w:val="00115126"/>
    <w:rsid w:val="00115328"/>
    <w:rsid w:val="001156FB"/>
    <w:rsid w:val="00116C2E"/>
    <w:rsid w:val="001212A9"/>
    <w:rsid w:val="00122EF6"/>
    <w:rsid w:val="0012584A"/>
    <w:rsid w:val="00125DD9"/>
    <w:rsid w:val="00130ED8"/>
    <w:rsid w:val="001318FD"/>
    <w:rsid w:val="00131FB5"/>
    <w:rsid w:val="0013248F"/>
    <w:rsid w:val="0013290E"/>
    <w:rsid w:val="0013493D"/>
    <w:rsid w:val="001358F0"/>
    <w:rsid w:val="0013696A"/>
    <w:rsid w:val="00140D69"/>
    <w:rsid w:val="0014392C"/>
    <w:rsid w:val="00152EAF"/>
    <w:rsid w:val="00153632"/>
    <w:rsid w:val="00153967"/>
    <w:rsid w:val="00156205"/>
    <w:rsid w:val="00156E99"/>
    <w:rsid w:val="00157A42"/>
    <w:rsid w:val="001626B8"/>
    <w:rsid w:val="001630AB"/>
    <w:rsid w:val="00164F83"/>
    <w:rsid w:val="001660BD"/>
    <w:rsid w:val="00167F3B"/>
    <w:rsid w:val="00172067"/>
    <w:rsid w:val="00175E5E"/>
    <w:rsid w:val="00177911"/>
    <w:rsid w:val="001818FB"/>
    <w:rsid w:val="00182C62"/>
    <w:rsid w:val="00191C4D"/>
    <w:rsid w:val="001925A2"/>
    <w:rsid w:val="00192CCB"/>
    <w:rsid w:val="0019426F"/>
    <w:rsid w:val="001944F0"/>
    <w:rsid w:val="0019466B"/>
    <w:rsid w:val="001953B8"/>
    <w:rsid w:val="00197E97"/>
    <w:rsid w:val="001A0A49"/>
    <w:rsid w:val="001A2B3E"/>
    <w:rsid w:val="001A340F"/>
    <w:rsid w:val="001A4323"/>
    <w:rsid w:val="001A5734"/>
    <w:rsid w:val="001B3EC4"/>
    <w:rsid w:val="001B527D"/>
    <w:rsid w:val="001B5325"/>
    <w:rsid w:val="001B69A0"/>
    <w:rsid w:val="001B78E4"/>
    <w:rsid w:val="001C14B9"/>
    <w:rsid w:val="001C61D0"/>
    <w:rsid w:val="001C6F72"/>
    <w:rsid w:val="001C7996"/>
    <w:rsid w:val="001D323A"/>
    <w:rsid w:val="001D4650"/>
    <w:rsid w:val="001E0DF0"/>
    <w:rsid w:val="001E40EE"/>
    <w:rsid w:val="001E54D7"/>
    <w:rsid w:val="001E5FEE"/>
    <w:rsid w:val="001E77B5"/>
    <w:rsid w:val="001F25AC"/>
    <w:rsid w:val="001F2EBC"/>
    <w:rsid w:val="001F5181"/>
    <w:rsid w:val="002109CE"/>
    <w:rsid w:val="00225FCA"/>
    <w:rsid w:val="0022687B"/>
    <w:rsid w:val="00227D38"/>
    <w:rsid w:val="00233C9E"/>
    <w:rsid w:val="00242F91"/>
    <w:rsid w:val="002464E2"/>
    <w:rsid w:val="00252368"/>
    <w:rsid w:val="0025242A"/>
    <w:rsid w:val="0025267C"/>
    <w:rsid w:val="00253AC3"/>
    <w:rsid w:val="00253E07"/>
    <w:rsid w:val="002547E7"/>
    <w:rsid w:val="00256007"/>
    <w:rsid w:val="002613C0"/>
    <w:rsid w:val="00261BC7"/>
    <w:rsid w:val="00264570"/>
    <w:rsid w:val="00264C0E"/>
    <w:rsid w:val="0026669B"/>
    <w:rsid w:val="002673F2"/>
    <w:rsid w:val="00270BF1"/>
    <w:rsid w:val="00271980"/>
    <w:rsid w:val="00271BF0"/>
    <w:rsid w:val="00271FF4"/>
    <w:rsid w:val="00275BF5"/>
    <w:rsid w:val="00275C37"/>
    <w:rsid w:val="002770A9"/>
    <w:rsid w:val="0027722D"/>
    <w:rsid w:val="00285421"/>
    <w:rsid w:val="00290CC0"/>
    <w:rsid w:val="00291C69"/>
    <w:rsid w:val="002929ED"/>
    <w:rsid w:val="00293021"/>
    <w:rsid w:val="00295B65"/>
    <w:rsid w:val="002A00E5"/>
    <w:rsid w:val="002A337C"/>
    <w:rsid w:val="002A4E3B"/>
    <w:rsid w:val="002B146E"/>
    <w:rsid w:val="002B2074"/>
    <w:rsid w:val="002C10D1"/>
    <w:rsid w:val="002C1DA7"/>
    <w:rsid w:val="002C21BD"/>
    <w:rsid w:val="002C3769"/>
    <w:rsid w:val="002C6A95"/>
    <w:rsid w:val="002D2CE6"/>
    <w:rsid w:val="002D3DB8"/>
    <w:rsid w:val="002D64FA"/>
    <w:rsid w:val="002E19B3"/>
    <w:rsid w:val="002E2648"/>
    <w:rsid w:val="002E578E"/>
    <w:rsid w:val="002F1A3B"/>
    <w:rsid w:val="002F4CB4"/>
    <w:rsid w:val="002F4FF9"/>
    <w:rsid w:val="00303973"/>
    <w:rsid w:val="00306B05"/>
    <w:rsid w:val="003079F2"/>
    <w:rsid w:val="0031078F"/>
    <w:rsid w:val="00314572"/>
    <w:rsid w:val="00315965"/>
    <w:rsid w:val="00320CBD"/>
    <w:rsid w:val="003211F1"/>
    <w:rsid w:val="003224B7"/>
    <w:rsid w:val="003230F9"/>
    <w:rsid w:val="00324311"/>
    <w:rsid w:val="00324A13"/>
    <w:rsid w:val="00324B10"/>
    <w:rsid w:val="00324B5C"/>
    <w:rsid w:val="00324DA1"/>
    <w:rsid w:val="003275D6"/>
    <w:rsid w:val="00332928"/>
    <w:rsid w:val="003345CA"/>
    <w:rsid w:val="00337632"/>
    <w:rsid w:val="00337973"/>
    <w:rsid w:val="00340AA6"/>
    <w:rsid w:val="00340B56"/>
    <w:rsid w:val="00340CCA"/>
    <w:rsid w:val="00343E77"/>
    <w:rsid w:val="00343E9C"/>
    <w:rsid w:val="0034439D"/>
    <w:rsid w:val="00344D91"/>
    <w:rsid w:val="0034568B"/>
    <w:rsid w:val="00345E16"/>
    <w:rsid w:val="00346AE9"/>
    <w:rsid w:val="003472A8"/>
    <w:rsid w:val="00350303"/>
    <w:rsid w:val="0035338C"/>
    <w:rsid w:val="0035338F"/>
    <w:rsid w:val="0035409A"/>
    <w:rsid w:val="00354CCD"/>
    <w:rsid w:val="00355565"/>
    <w:rsid w:val="00365117"/>
    <w:rsid w:val="00365694"/>
    <w:rsid w:val="00371584"/>
    <w:rsid w:val="0037651A"/>
    <w:rsid w:val="003800D3"/>
    <w:rsid w:val="00380D31"/>
    <w:rsid w:val="003818E0"/>
    <w:rsid w:val="003850B7"/>
    <w:rsid w:val="0038639B"/>
    <w:rsid w:val="00387E2A"/>
    <w:rsid w:val="00387EDA"/>
    <w:rsid w:val="00387FD4"/>
    <w:rsid w:val="00391F8B"/>
    <w:rsid w:val="003929D4"/>
    <w:rsid w:val="00394D56"/>
    <w:rsid w:val="00394F49"/>
    <w:rsid w:val="003971B3"/>
    <w:rsid w:val="00397D50"/>
    <w:rsid w:val="003A0656"/>
    <w:rsid w:val="003A4B91"/>
    <w:rsid w:val="003A6AAC"/>
    <w:rsid w:val="003A7C21"/>
    <w:rsid w:val="003B152B"/>
    <w:rsid w:val="003B4815"/>
    <w:rsid w:val="003B5685"/>
    <w:rsid w:val="003C0F57"/>
    <w:rsid w:val="003C3A80"/>
    <w:rsid w:val="003C5505"/>
    <w:rsid w:val="003D3B67"/>
    <w:rsid w:val="003D581A"/>
    <w:rsid w:val="003D763C"/>
    <w:rsid w:val="003D7AE3"/>
    <w:rsid w:val="003E1B60"/>
    <w:rsid w:val="003E1DD6"/>
    <w:rsid w:val="003E46F5"/>
    <w:rsid w:val="003F08F8"/>
    <w:rsid w:val="003F38CD"/>
    <w:rsid w:val="003F42B7"/>
    <w:rsid w:val="003F4F7C"/>
    <w:rsid w:val="003F563A"/>
    <w:rsid w:val="003F5953"/>
    <w:rsid w:val="003F61AC"/>
    <w:rsid w:val="003F7167"/>
    <w:rsid w:val="003F71D6"/>
    <w:rsid w:val="00400FFA"/>
    <w:rsid w:val="004027D4"/>
    <w:rsid w:val="004052CA"/>
    <w:rsid w:val="00407214"/>
    <w:rsid w:val="004108F9"/>
    <w:rsid w:val="004112AA"/>
    <w:rsid w:val="0041269C"/>
    <w:rsid w:val="00412B85"/>
    <w:rsid w:val="004133A8"/>
    <w:rsid w:val="00414A6D"/>
    <w:rsid w:val="004156A6"/>
    <w:rsid w:val="00415D28"/>
    <w:rsid w:val="00416AFB"/>
    <w:rsid w:val="00416C22"/>
    <w:rsid w:val="00417F5A"/>
    <w:rsid w:val="00420315"/>
    <w:rsid w:val="0042667A"/>
    <w:rsid w:val="00426F08"/>
    <w:rsid w:val="004278FF"/>
    <w:rsid w:val="004468A8"/>
    <w:rsid w:val="0045061E"/>
    <w:rsid w:val="004543C2"/>
    <w:rsid w:val="0045715D"/>
    <w:rsid w:val="0046296B"/>
    <w:rsid w:val="004632B1"/>
    <w:rsid w:val="004632D7"/>
    <w:rsid w:val="00463B4E"/>
    <w:rsid w:val="00465A24"/>
    <w:rsid w:val="00466F88"/>
    <w:rsid w:val="00474A3F"/>
    <w:rsid w:val="00474A84"/>
    <w:rsid w:val="00480925"/>
    <w:rsid w:val="004817CE"/>
    <w:rsid w:val="00482308"/>
    <w:rsid w:val="00482554"/>
    <w:rsid w:val="00482F16"/>
    <w:rsid w:val="004862B0"/>
    <w:rsid w:val="00490E2D"/>
    <w:rsid w:val="004930EF"/>
    <w:rsid w:val="00494723"/>
    <w:rsid w:val="00496179"/>
    <w:rsid w:val="004A10E7"/>
    <w:rsid w:val="004A2170"/>
    <w:rsid w:val="004A30AF"/>
    <w:rsid w:val="004A4199"/>
    <w:rsid w:val="004A4FEA"/>
    <w:rsid w:val="004A7D30"/>
    <w:rsid w:val="004B1CBD"/>
    <w:rsid w:val="004B49FF"/>
    <w:rsid w:val="004B515A"/>
    <w:rsid w:val="004B54D9"/>
    <w:rsid w:val="004C0B7C"/>
    <w:rsid w:val="004C254A"/>
    <w:rsid w:val="004C5D7C"/>
    <w:rsid w:val="004C5DD1"/>
    <w:rsid w:val="004C6F54"/>
    <w:rsid w:val="004E2A26"/>
    <w:rsid w:val="004E38D9"/>
    <w:rsid w:val="004E3D1A"/>
    <w:rsid w:val="004E51B5"/>
    <w:rsid w:val="004E5901"/>
    <w:rsid w:val="004E5F3F"/>
    <w:rsid w:val="004F220F"/>
    <w:rsid w:val="004F63E1"/>
    <w:rsid w:val="004F6B51"/>
    <w:rsid w:val="004F6CDC"/>
    <w:rsid w:val="004F7F65"/>
    <w:rsid w:val="00501E81"/>
    <w:rsid w:val="00504D75"/>
    <w:rsid w:val="00505011"/>
    <w:rsid w:val="00511444"/>
    <w:rsid w:val="005121D4"/>
    <w:rsid w:val="005139BB"/>
    <w:rsid w:val="00515C8E"/>
    <w:rsid w:val="00517AD2"/>
    <w:rsid w:val="0052653A"/>
    <w:rsid w:val="00526EEA"/>
    <w:rsid w:val="00527C7F"/>
    <w:rsid w:val="00534225"/>
    <w:rsid w:val="00537C7E"/>
    <w:rsid w:val="00537EC3"/>
    <w:rsid w:val="00543CC6"/>
    <w:rsid w:val="005449BE"/>
    <w:rsid w:val="00544D8A"/>
    <w:rsid w:val="00547FA6"/>
    <w:rsid w:val="005559C9"/>
    <w:rsid w:val="0056135E"/>
    <w:rsid w:val="0056453B"/>
    <w:rsid w:val="00564F83"/>
    <w:rsid w:val="00572081"/>
    <w:rsid w:val="005741D1"/>
    <w:rsid w:val="00575A1E"/>
    <w:rsid w:val="00576659"/>
    <w:rsid w:val="00582060"/>
    <w:rsid w:val="005853EF"/>
    <w:rsid w:val="005910F6"/>
    <w:rsid w:val="005915BA"/>
    <w:rsid w:val="00596485"/>
    <w:rsid w:val="005A16EB"/>
    <w:rsid w:val="005A31A9"/>
    <w:rsid w:val="005A5804"/>
    <w:rsid w:val="005A68B2"/>
    <w:rsid w:val="005B0D32"/>
    <w:rsid w:val="005B1F2E"/>
    <w:rsid w:val="005B2161"/>
    <w:rsid w:val="005B2836"/>
    <w:rsid w:val="005B3805"/>
    <w:rsid w:val="005B4146"/>
    <w:rsid w:val="005B555B"/>
    <w:rsid w:val="005B6140"/>
    <w:rsid w:val="005B6232"/>
    <w:rsid w:val="005B65EF"/>
    <w:rsid w:val="005B74A7"/>
    <w:rsid w:val="005C0BC4"/>
    <w:rsid w:val="005C1ABC"/>
    <w:rsid w:val="005C3560"/>
    <w:rsid w:val="005D486F"/>
    <w:rsid w:val="005D64A7"/>
    <w:rsid w:val="005D6BBC"/>
    <w:rsid w:val="005E0CA2"/>
    <w:rsid w:val="005E20C3"/>
    <w:rsid w:val="005E58DC"/>
    <w:rsid w:val="005F029C"/>
    <w:rsid w:val="005F0BF4"/>
    <w:rsid w:val="005F20DE"/>
    <w:rsid w:val="005F336B"/>
    <w:rsid w:val="005F33D9"/>
    <w:rsid w:val="005F5F68"/>
    <w:rsid w:val="006018D0"/>
    <w:rsid w:val="006022CD"/>
    <w:rsid w:val="0060477F"/>
    <w:rsid w:val="00605098"/>
    <w:rsid w:val="00606C38"/>
    <w:rsid w:val="00610676"/>
    <w:rsid w:val="0061073A"/>
    <w:rsid w:val="00610798"/>
    <w:rsid w:val="0061379C"/>
    <w:rsid w:val="006143C0"/>
    <w:rsid w:val="00615E18"/>
    <w:rsid w:val="00622ED3"/>
    <w:rsid w:val="006264E9"/>
    <w:rsid w:val="00627904"/>
    <w:rsid w:val="00627C83"/>
    <w:rsid w:val="006300E0"/>
    <w:rsid w:val="00630D69"/>
    <w:rsid w:val="00632A6C"/>
    <w:rsid w:val="006330DC"/>
    <w:rsid w:val="0063422C"/>
    <w:rsid w:val="00634755"/>
    <w:rsid w:val="0063558A"/>
    <w:rsid w:val="00640E8F"/>
    <w:rsid w:val="006424CB"/>
    <w:rsid w:val="00644240"/>
    <w:rsid w:val="00650A2D"/>
    <w:rsid w:val="00650B42"/>
    <w:rsid w:val="006512BC"/>
    <w:rsid w:val="00651E26"/>
    <w:rsid w:val="006541F9"/>
    <w:rsid w:val="00654CD7"/>
    <w:rsid w:val="006554C8"/>
    <w:rsid w:val="006636AD"/>
    <w:rsid w:val="006718D0"/>
    <w:rsid w:val="006754C0"/>
    <w:rsid w:val="006755EB"/>
    <w:rsid w:val="00676B47"/>
    <w:rsid w:val="006800C5"/>
    <w:rsid w:val="006802A4"/>
    <w:rsid w:val="00681F2A"/>
    <w:rsid w:val="00683A27"/>
    <w:rsid w:val="00686483"/>
    <w:rsid w:val="00686F4B"/>
    <w:rsid w:val="00691381"/>
    <w:rsid w:val="006A2D08"/>
    <w:rsid w:val="006B044E"/>
    <w:rsid w:val="006B0882"/>
    <w:rsid w:val="006B416F"/>
    <w:rsid w:val="006C015D"/>
    <w:rsid w:val="006C0B33"/>
    <w:rsid w:val="006C108E"/>
    <w:rsid w:val="006C13A0"/>
    <w:rsid w:val="006C1A36"/>
    <w:rsid w:val="006C1E7C"/>
    <w:rsid w:val="006C3E00"/>
    <w:rsid w:val="006C78E1"/>
    <w:rsid w:val="006D0375"/>
    <w:rsid w:val="006D225B"/>
    <w:rsid w:val="006D42B2"/>
    <w:rsid w:val="006D49D3"/>
    <w:rsid w:val="006D5025"/>
    <w:rsid w:val="006D5883"/>
    <w:rsid w:val="006D6AFA"/>
    <w:rsid w:val="006E0BFF"/>
    <w:rsid w:val="006E569C"/>
    <w:rsid w:val="006F2A75"/>
    <w:rsid w:val="006F4792"/>
    <w:rsid w:val="006F5248"/>
    <w:rsid w:val="006F54E9"/>
    <w:rsid w:val="006F6741"/>
    <w:rsid w:val="00700EF0"/>
    <w:rsid w:val="0070318B"/>
    <w:rsid w:val="00703596"/>
    <w:rsid w:val="00714183"/>
    <w:rsid w:val="007147E2"/>
    <w:rsid w:val="007170B6"/>
    <w:rsid w:val="007172D0"/>
    <w:rsid w:val="00717572"/>
    <w:rsid w:val="0072451E"/>
    <w:rsid w:val="00725F24"/>
    <w:rsid w:val="00726331"/>
    <w:rsid w:val="00731B8E"/>
    <w:rsid w:val="00731C5D"/>
    <w:rsid w:val="00732AEA"/>
    <w:rsid w:val="00735157"/>
    <w:rsid w:val="007352CE"/>
    <w:rsid w:val="00741676"/>
    <w:rsid w:val="00741906"/>
    <w:rsid w:val="007443C5"/>
    <w:rsid w:val="00746A7F"/>
    <w:rsid w:val="00750598"/>
    <w:rsid w:val="00750B09"/>
    <w:rsid w:val="00750C7E"/>
    <w:rsid w:val="00751617"/>
    <w:rsid w:val="00753ECC"/>
    <w:rsid w:val="00755748"/>
    <w:rsid w:val="00760E8D"/>
    <w:rsid w:val="00770B69"/>
    <w:rsid w:val="00777111"/>
    <w:rsid w:val="00780DA0"/>
    <w:rsid w:val="00785114"/>
    <w:rsid w:val="0078795B"/>
    <w:rsid w:val="00787CCB"/>
    <w:rsid w:val="0079179D"/>
    <w:rsid w:val="00791C3D"/>
    <w:rsid w:val="007953A9"/>
    <w:rsid w:val="00795842"/>
    <w:rsid w:val="00796642"/>
    <w:rsid w:val="007A2FAF"/>
    <w:rsid w:val="007A3EE7"/>
    <w:rsid w:val="007A4E48"/>
    <w:rsid w:val="007B21A9"/>
    <w:rsid w:val="007B2598"/>
    <w:rsid w:val="007B2691"/>
    <w:rsid w:val="007B3018"/>
    <w:rsid w:val="007B4656"/>
    <w:rsid w:val="007B6746"/>
    <w:rsid w:val="007B786F"/>
    <w:rsid w:val="007B7DEB"/>
    <w:rsid w:val="007B7FD5"/>
    <w:rsid w:val="007C660D"/>
    <w:rsid w:val="007D2230"/>
    <w:rsid w:val="007D38D2"/>
    <w:rsid w:val="007D4D61"/>
    <w:rsid w:val="007D6FDA"/>
    <w:rsid w:val="007D73C4"/>
    <w:rsid w:val="007D79A0"/>
    <w:rsid w:val="007E0353"/>
    <w:rsid w:val="007E0667"/>
    <w:rsid w:val="007E2136"/>
    <w:rsid w:val="007E4B18"/>
    <w:rsid w:val="007F1BFD"/>
    <w:rsid w:val="007F346D"/>
    <w:rsid w:val="007F3F9A"/>
    <w:rsid w:val="007F476E"/>
    <w:rsid w:val="007F5C8C"/>
    <w:rsid w:val="007F680E"/>
    <w:rsid w:val="007F6EDE"/>
    <w:rsid w:val="00800E68"/>
    <w:rsid w:val="00801573"/>
    <w:rsid w:val="00802C7D"/>
    <w:rsid w:val="00806145"/>
    <w:rsid w:val="00810C03"/>
    <w:rsid w:val="0081155D"/>
    <w:rsid w:val="00813223"/>
    <w:rsid w:val="008140DD"/>
    <w:rsid w:val="00814977"/>
    <w:rsid w:val="008153B5"/>
    <w:rsid w:val="00817437"/>
    <w:rsid w:val="00830011"/>
    <w:rsid w:val="0083097E"/>
    <w:rsid w:val="00835834"/>
    <w:rsid w:val="00837E82"/>
    <w:rsid w:val="00840727"/>
    <w:rsid w:val="008414D5"/>
    <w:rsid w:val="0085485B"/>
    <w:rsid w:val="0085578F"/>
    <w:rsid w:val="008563A0"/>
    <w:rsid w:val="00860397"/>
    <w:rsid w:val="00862DC9"/>
    <w:rsid w:val="0086360D"/>
    <w:rsid w:val="008655A5"/>
    <w:rsid w:val="00865816"/>
    <w:rsid w:val="00871179"/>
    <w:rsid w:val="00872217"/>
    <w:rsid w:val="0087281B"/>
    <w:rsid w:val="008737A7"/>
    <w:rsid w:val="008737B8"/>
    <w:rsid w:val="00882D72"/>
    <w:rsid w:val="008834EF"/>
    <w:rsid w:val="008851C4"/>
    <w:rsid w:val="00886854"/>
    <w:rsid w:val="0088714E"/>
    <w:rsid w:val="00887FCD"/>
    <w:rsid w:val="008907A6"/>
    <w:rsid w:val="00892247"/>
    <w:rsid w:val="00892C11"/>
    <w:rsid w:val="008974CE"/>
    <w:rsid w:val="0089768B"/>
    <w:rsid w:val="008A17AA"/>
    <w:rsid w:val="008A1C3C"/>
    <w:rsid w:val="008A3254"/>
    <w:rsid w:val="008A595F"/>
    <w:rsid w:val="008A59CA"/>
    <w:rsid w:val="008A765E"/>
    <w:rsid w:val="008B187A"/>
    <w:rsid w:val="008B46B3"/>
    <w:rsid w:val="008B5767"/>
    <w:rsid w:val="008B60CC"/>
    <w:rsid w:val="008B6EA5"/>
    <w:rsid w:val="008C0B98"/>
    <w:rsid w:val="008C35DA"/>
    <w:rsid w:val="008C3A26"/>
    <w:rsid w:val="008C5F50"/>
    <w:rsid w:val="008D1AED"/>
    <w:rsid w:val="008D4570"/>
    <w:rsid w:val="008D634F"/>
    <w:rsid w:val="008E0AAF"/>
    <w:rsid w:val="008E29ED"/>
    <w:rsid w:val="008E4469"/>
    <w:rsid w:val="008E512F"/>
    <w:rsid w:val="008E7970"/>
    <w:rsid w:val="008F1C3B"/>
    <w:rsid w:val="008F38D0"/>
    <w:rsid w:val="008F4D49"/>
    <w:rsid w:val="008F556D"/>
    <w:rsid w:val="008F5953"/>
    <w:rsid w:val="008F5E08"/>
    <w:rsid w:val="009054F5"/>
    <w:rsid w:val="009057B7"/>
    <w:rsid w:val="009060BA"/>
    <w:rsid w:val="00911485"/>
    <w:rsid w:val="00914321"/>
    <w:rsid w:val="009177A3"/>
    <w:rsid w:val="00920557"/>
    <w:rsid w:val="00923209"/>
    <w:rsid w:val="00923EB1"/>
    <w:rsid w:val="00927930"/>
    <w:rsid w:val="0093164A"/>
    <w:rsid w:val="0093377C"/>
    <w:rsid w:val="00934DBA"/>
    <w:rsid w:val="00935230"/>
    <w:rsid w:val="00936002"/>
    <w:rsid w:val="00944BFC"/>
    <w:rsid w:val="009453A7"/>
    <w:rsid w:val="009458FA"/>
    <w:rsid w:val="00947AE4"/>
    <w:rsid w:val="00952007"/>
    <w:rsid w:val="00953195"/>
    <w:rsid w:val="00956685"/>
    <w:rsid w:val="009608CA"/>
    <w:rsid w:val="009623AB"/>
    <w:rsid w:val="009627F5"/>
    <w:rsid w:val="00965D7D"/>
    <w:rsid w:val="00972AC7"/>
    <w:rsid w:val="009814E4"/>
    <w:rsid w:val="00983F81"/>
    <w:rsid w:val="00987D96"/>
    <w:rsid w:val="00991CEE"/>
    <w:rsid w:val="00992CE9"/>
    <w:rsid w:val="009939A8"/>
    <w:rsid w:val="009946A6"/>
    <w:rsid w:val="009947FD"/>
    <w:rsid w:val="009A2754"/>
    <w:rsid w:val="009A4DBA"/>
    <w:rsid w:val="009A7FEF"/>
    <w:rsid w:val="009B1218"/>
    <w:rsid w:val="009B1829"/>
    <w:rsid w:val="009B5657"/>
    <w:rsid w:val="009B6941"/>
    <w:rsid w:val="009B6A1F"/>
    <w:rsid w:val="009C0F98"/>
    <w:rsid w:val="009C14DC"/>
    <w:rsid w:val="009C1E39"/>
    <w:rsid w:val="009C22B9"/>
    <w:rsid w:val="009C277B"/>
    <w:rsid w:val="009C2A12"/>
    <w:rsid w:val="009C4B99"/>
    <w:rsid w:val="009C5272"/>
    <w:rsid w:val="009C6629"/>
    <w:rsid w:val="009C6A54"/>
    <w:rsid w:val="009C6B4A"/>
    <w:rsid w:val="009D06EC"/>
    <w:rsid w:val="009D1351"/>
    <w:rsid w:val="009D23A0"/>
    <w:rsid w:val="009D285A"/>
    <w:rsid w:val="009D4256"/>
    <w:rsid w:val="009D4663"/>
    <w:rsid w:val="009D4BD1"/>
    <w:rsid w:val="009D5F8C"/>
    <w:rsid w:val="009E15B5"/>
    <w:rsid w:val="009E2181"/>
    <w:rsid w:val="009E2316"/>
    <w:rsid w:val="009E23A2"/>
    <w:rsid w:val="009E5972"/>
    <w:rsid w:val="009E725E"/>
    <w:rsid w:val="009F4AD7"/>
    <w:rsid w:val="00A006AA"/>
    <w:rsid w:val="00A00FEE"/>
    <w:rsid w:val="00A03862"/>
    <w:rsid w:val="00A04282"/>
    <w:rsid w:val="00A05234"/>
    <w:rsid w:val="00A05FE3"/>
    <w:rsid w:val="00A07474"/>
    <w:rsid w:val="00A117F7"/>
    <w:rsid w:val="00A163C1"/>
    <w:rsid w:val="00A17D2D"/>
    <w:rsid w:val="00A210CC"/>
    <w:rsid w:val="00A21C0C"/>
    <w:rsid w:val="00A3397F"/>
    <w:rsid w:val="00A401A7"/>
    <w:rsid w:val="00A410A5"/>
    <w:rsid w:val="00A412DD"/>
    <w:rsid w:val="00A419C2"/>
    <w:rsid w:val="00A42415"/>
    <w:rsid w:val="00A44138"/>
    <w:rsid w:val="00A512A6"/>
    <w:rsid w:val="00A52EBC"/>
    <w:rsid w:val="00A53D3A"/>
    <w:rsid w:val="00A5419E"/>
    <w:rsid w:val="00A61F05"/>
    <w:rsid w:val="00A61FDA"/>
    <w:rsid w:val="00A6434F"/>
    <w:rsid w:val="00A6737E"/>
    <w:rsid w:val="00A7004C"/>
    <w:rsid w:val="00A7131A"/>
    <w:rsid w:val="00A76A8B"/>
    <w:rsid w:val="00A77494"/>
    <w:rsid w:val="00A81348"/>
    <w:rsid w:val="00A813F8"/>
    <w:rsid w:val="00A84DBF"/>
    <w:rsid w:val="00A90C16"/>
    <w:rsid w:val="00A91AB9"/>
    <w:rsid w:val="00AA0D87"/>
    <w:rsid w:val="00AA21E3"/>
    <w:rsid w:val="00AA299F"/>
    <w:rsid w:val="00AA4866"/>
    <w:rsid w:val="00AB17CA"/>
    <w:rsid w:val="00AB1C9E"/>
    <w:rsid w:val="00AB56FE"/>
    <w:rsid w:val="00AB5D3B"/>
    <w:rsid w:val="00AB6ECF"/>
    <w:rsid w:val="00AC1B91"/>
    <w:rsid w:val="00AC4487"/>
    <w:rsid w:val="00AC7290"/>
    <w:rsid w:val="00AC7849"/>
    <w:rsid w:val="00AD071A"/>
    <w:rsid w:val="00AD21F8"/>
    <w:rsid w:val="00AD31FA"/>
    <w:rsid w:val="00AE59CF"/>
    <w:rsid w:val="00AE77EC"/>
    <w:rsid w:val="00AE7EEE"/>
    <w:rsid w:val="00AF0F17"/>
    <w:rsid w:val="00AF3929"/>
    <w:rsid w:val="00AF7969"/>
    <w:rsid w:val="00B002BE"/>
    <w:rsid w:val="00B05C74"/>
    <w:rsid w:val="00B12498"/>
    <w:rsid w:val="00B12CAF"/>
    <w:rsid w:val="00B13B25"/>
    <w:rsid w:val="00B14AFD"/>
    <w:rsid w:val="00B20367"/>
    <w:rsid w:val="00B26186"/>
    <w:rsid w:val="00B26F93"/>
    <w:rsid w:val="00B30C96"/>
    <w:rsid w:val="00B319D7"/>
    <w:rsid w:val="00B35ABE"/>
    <w:rsid w:val="00B36834"/>
    <w:rsid w:val="00B3734F"/>
    <w:rsid w:val="00B37629"/>
    <w:rsid w:val="00B4255F"/>
    <w:rsid w:val="00B4293F"/>
    <w:rsid w:val="00B42ADD"/>
    <w:rsid w:val="00B43437"/>
    <w:rsid w:val="00B43638"/>
    <w:rsid w:val="00B440E9"/>
    <w:rsid w:val="00B4772B"/>
    <w:rsid w:val="00B53290"/>
    <w:rsid w:val="00B5395F"/>
    <w:rsid w:val="00B550E3"/>
    <w:rsid w:val="00B551C5"/>
    <w:rsid w:val="00B55C21"/>
    <w:rsid w:val="00B57665"/>
    <w:rsid w:val="00B62543"/>
    <w:rsid w:val="00B62952"/>
    <w:rsid w:val="00B62BCD"/>
    <w:rsid w:val="00B6320F"/>
    <w:rsid w:val="00B644EF"/>
    <w:rsid w:val="00B65952"/>
    <w:rsid w:val="00B66B6A"/>
    <w:rsid w:val="00B66D22"/>
    <w:rsid w:val="00B706D1"/>
    <w:rsid w:val="00B73396"/>
    <w:rsid w:val="00B749FE"/>
    <w:rsid w:val="00B74A98"/>
    <w:rsid w:val="00B77BF0"/>
    <w:rsid w:val="00B83CC6"/>
    <w:rsid w:val="00B90128"/>
    <w:rsid w:val="00B92B96"/>
    <w:rsid w:val="00B9382F"/>
    <w:rsid w:val="00B96969"/>
    <w:rsid w:val="00BA2AA4"/>
    <w:rsid w:val="00BA62C6"/>
    <w:rsid w:val="00BB0090"/>
    <w:rsid w:val="00BB049E"/>
    <w:rsid w:val="00BB1BFE"/>
    <w:rsid w:val="00BB44E2"/>
    <w:rsid w:val="00BB696B"/>
    <w:rsid w:val="00BC0078"/>
    <w:rsid w:val="00BC0281"/>
    <w:rsid w:val="00BC1F6F"/>
    <w:rsid w:val="00BC4494"/>
    <w:rsid w:val="00BD0C97"/>
    <w:rsid w:val="00BD199E"/>
    <w:rsid w:val="00BD34D3"/>
    <w:rsid w:val="00BD4A22"/>
    <w:rsid w:val="00BD4B21"/>
    <w:rsid w:val="00BF03EB"/>
    <w:rsid w:val="00BF2FC7"/>
    <w:rsid w:val="00BF4009"/>
    <w:rsid w:val="00BF504F"/>
    <w:rsid w:val="00BF5D1D"/>
    <w:rsid w:val="00C01D5E"/>
    <w:rsid w:val="00C02108"/>
    <w:rsid w:val="00C03BAF"/>
    <w:rsid w:val="00C03CA3"/>
    <w:rsid w:val="00C04850"/>
    <w:rsid w:val="00C11748"/>
    <w:rsid w:val="00C13CDF"/>
    <w:rsid w:val="00C13DCC"/>
    <w:rsid w:val="00C14EFB"/>
    <w:rsid w:val="00C1537B"/>
    <w:rsid w:val="00C16289"/>
    <w:rsid w:val="00C16B82"/>
    <w:rsid w:val="00C176AA"/>
    <w:rsid w:val="00C17E1A"/>
    <w:rsid w:val="00C210E3"/>
    <w:rsid w:val="00C211DE"/>
    <w:rsid w:val="00C3038C"/>
    <w:rsid w:val="00C317A7"/>
    <w:rsid w:val="00C36343"/>
    <w:rsid w:val="00C3721A"/>
    <w:rsid w:val="00C408A1"/>
    <w:rsid w:val="00C4459F"/>
    <w:rsid w:val="00C458E3"/>
    <w:rsid w:val="00C4791A"/>
    <w:rsid w:val="00C51778"/>
    <w:rsid w:val="00C517EF"/>
    <w:rsid w:val="00C529F6"/>
    <w:rsid w:val="00C535A2"/>
    <w:rsid w:val="00C56023"/>
    <w:rsid w:val="00C620A8"/>
    <w:rsid w:val="00C62808"/>
    <w:rsid w:val="00C631A0"/>
    <w:rsid w:val="00C7172E"/>
    <w:rsid w:val="00C72948"/>
    <w:rsid w:val="00C767DD"/>
    <w:rsid w:val="00C8414D"/>
    <w:rsid w:val="00C92292"/>
    <w:rsid w:val="00C95267"/>
    <w:rsid w:val="00C96C1A"/>
    <w:rsid w:val="00C97132"/>
    <w:rsid w:val="00C97262"/>
    <w:rsid w:val="00CA0B29"/>
    <w:rsid w:val="00CA12D9"/>
    <w:rsid w:val="00CA29AE"/>
    <w:rsid w:val="00CA309E"/>
    <w:rsid w:val="00CA42D6"/>
    <w:rsid w:val="00CA676E"/>
    <w:rsid w:val="00CA71E9"/>
    <w:rsid w:val="00CA7302"/>
    <w:rsid w:val="00CA75FD"/>
    <w:rsid w:val="00CA7919"/>
    <w:rsid w:val="00CB26A4"/>
    <w:rsid w:val="00CB2824"/>
    <w:rsid w:val="00CC221F"/>
    <w:rsid w:val="00CC3553"/>
    <w:rsid w:val="00CC7D7A"/>
    <w:rsid w:val="00CC7FAF"/>
    <w:rsid w:val="00CD0C32"/>
    <w:rsid w:val="00CE0633"/>
    <w:rsid w:val="00CE4918"/>
    <w:rsid w:val="00CE6C2B"/>
    <w:rsid w:val="00CF2CD0"/>
    <w:rsid w:val="00CF304D"/>
    <w:rsid w:val="00CF4169"/>
    <w:rsid w:val="00CF6878"/>
    <w:rsid w:val="00D0000A"/>
    <w:rsid w:val="00D075D3"/>
    <w:rsid w:val="00D12351"/>
    <w:rsid w:val="00D12424"/>
    <w:rsid w:val="00D21D88"/>
    <w:rsid w:val="00D35144"/>
    <w:rsid w:val="00D402D1"/>
    <w:rsid w:val="00D4052E"/>
    <w:rsid w:val="00D4058F"/>
    <w:rsid w:val="00D421AC"/>
    <w:rsid w:val="00D425B5"/>
    <w:rsid w:val="00D43C9D"/>
    <w:rsid w:val="00D50079"/>
    <w:rsid w:val="00D5053F"/>
    <w:rsid w:val="00D50F38"/>
    <w:rsid w:val="00D51F0C"/>
    <w:rsid w:val="00D53E83"/>
    <w:rsid w:val="00D5535E"/>
    <w:rsid w:val="00D55459"/>
    <w:rsid w:val="00D5556C"/>
    <w:rsid w:val="00D64F3A"/>
    <w:rsid w:val="00D701A6"/>
    <w:rsid w:val="00D7062A"/>
    <w:rsid w:val="00D70EC8"/>
    <w:rsid w:val="00D7116E"/>
    <w:rsid w:val="00D740C3"/>
    <w:rsid w:val="00D75AE2"/>
    <w:rsid w:val="00D811C7"/>
    <w:rsid w:val="00D8154E"/>
    <w:rsid w:val="00D81DCA"/>
    <w:rsid w:val="00D8265D"/>
    <w:rsid w:val="00D82AAA"/>
    <w:rsid w:val="00D8707D"/>
    <w:rsid w:val="00D91448"/>
    <w:rsid w:val="00D9416E"/>
    <w:rsid w:val="00D94863"/>
    <w:rsid w:val="00D94BB2"/>
    <w:rsid w:val="00D96BA3"/>
    <w:rsid w:val="00D97FE6"/>
    <w:rsid w:val="00DA141A"/>
    <w:rsid w:val="00DA230D"/>
    <w:rsid w:val="00DA4E4D"/>
    <w:rsid w:val="00DA5DA3"/>
    <w:rsid w:val="00DB1D1F"/>
    <w:rsid w:val="00DB4E81"/>
    <w:rsid w:val="00DB6F42"/>
    <w:rsid w:val="00DC0F6D"/>
    <w:rsid w:val="00DC11E8"/>
    <w:rsid w:val="00DC31CE"/>
    <w:rsid w:val="00DC6F05"/>
    <w:rsid w:val="00DD0E6D"/>
    <w:rsid w:val="00DD3198"/>
    <w:rsid w:val="00DD49F9"/>
    <w:rsid w:val="00DE1FE2"/>
    <w:rsid w:val="00DE3765"/>
    <w:rsid w:val="00DE522C"/>
    <w:rsid w:val="00DE7641"/>
    <w:rsid w:val="00DF06FF"/>
    <w:rsid w:val="00DF10A2"/>
    <w:rsid w:val="00DF1135"/>
    <w:rsid w:val="00DF4E5A"/>
    <w:rsid w:val="00DF5250"/>
    <w:rsid w:val="00DF5B4B"/>
    <w:rsid w:val="00DF5CE7"/>
    <w:rsid w:val="00E025B5"/>
    <w:rsid w:val="00E02AF4"/>
    <w:rsid w:val="00E03BF0"/>
    <w:rsid w:val="00E03CEC"/>
    <w:rsid w:val="00E03F79"/>
    <w:rsid w:val="00E0563C"/>
    <w:rsid w:val="00E05729"/>
    <w:rsid w:val="00E05DA1"/>
    <w:rsid w:val="00E077FD"/>
    <w:rsid w:val="00E10563"/>
    <w:rsid w:val="00E111E5"/>
    <w:rsid w:val="00E122E4"/>
    <w:rsid w:val="00E13078"/>
    <w:rsid w:val="00E146BB"/>
    <w:rsid w:val="00E16F58"/>
    <w:rsid w:val="00E2238D"/>
    <w:rsid w:val="00E26186"/>
    <w:rsid w:val="00E27E3A"/>
    <w:rsid w:val="00E31FCD"/>
    <w:rsid w:val="00E34128"/>
    <w:rsid w:val="00E4002E"/>
    <w:rsid w:val="00E42429"/>
    <w:rsid w:val="00E4572D"/>
    <w:rsid w:val="00E5069C"/>
    <w:rsid w:val="00E54E06"/>
    <w:rsid w:val="00E61429"/>
    <w:rsid w:val="00E64D4D"/>
    <w:rsid w:val="00E6545A"/>
    <w:rsid w:val="00E66D9B"/>
    <w:rsid w:val="00E66EE6"/>
    <w:rsid w:val="00E67115"/>
    <w:rsid w:val="00E675C9"/>
    <w:rsid w:val="00E703D6"/>
    <w:rsid w:val="00E70B3B"/>
    <w:rsid w:val="00E71525"/>
    <w:rsid w:val="00E7353D"/>
    <w:rsid w:val="00E7495A"/>
    <w:rsid w:val="00E74FF7"/>
    <w:rsid w:val="00E765FF"/>
    <w:rsid w:val="00E76944"/>
    <w:rsid w:val="00E7788B"/>
    <w:rsid w:val="00E84441"/>
    <w:rsid w:val="00E84CB4"/>
    <w:rsid w:val="00E852D0"/>
    <w:rsid w:val="00E906A8"/>
    <w:rsid w:val="00E936A5"/>
    <w:rsid w:val="00EA0F6A"/>
    <w:rsid w:val="00EA189A"/>
    <w:rsid w:val="00EA27CE"/>
    <w:rsid w:val="00EA3724"/>
    <w:rsid w:val="00EA64AC"/>
    <w:rsid w:val="00EA7516"/>
    <w:rsid w:val="00EB2C0B"/>
    <w:rsid w:val="00EB751B"/>
    <w:rsid w:val="00EB7D13"/>
    <w:rsid w:val="00EB7F96"/>
    <w:rsid w:val="00EC00CE"/>
    <w:rsid w:val="00EC1942"/>
    <w:rsid w:val="00EC6352"/>
    <w:rsid w:val="00EC6BFE"/>
    <w:rsid w:val="00ED09B3"/>
    <w:rsid w:val="00ED21CF"/>
    <w:rsid w:val="00ED2DE0"/>
    <w:rsid w:val="00ED3CEE"/>
    <w:rsid w:val="00ED7D13"/>
    <w:rsid w:val="00EE086D"/>
    <w:rsid w:val="00EE57DE"/>
    <w:rsid w:val="00EE645D"/>
    <w:rsid w:val="00EF023A"/>
    <w:rsid w:val="00EF0D14"/>
    <w:rsid w:val="00EF0E3A"/>
    <w:rsid w:val="00EF2771"/>
    <w:rsid w:val="00EF2B52"/>
    <w:rsid w:val="00EF2F29"/>
    <w:rsid w:val="00EF39D8"/>
    <w:rsid w:val="00EF6159"/>
    <w:rsid w:val="00EF731A"/>
    <w:rsid w:val="00F00870"/>
    <w:rsid w:val="00F02709"/>
    <w:rsid w:val="00F03D29"/>
    <w:rsid w:val="00F04519"/>
    <w:rsid w:val="00F04710"/>
    <w:rsid w:val="00F05CE3"/>
    <w:rsid w:val="00F11AAB"/>
    <w:rsid w:val="00F16467"/>
    <w:rsid w:val="00F1748C"/>
    <w:rsid w:val="00F20987"/>
    <w:rsid w:val="00F21194"/>
    <w:rsid w:val="00F2308F"/>
    <w:rsid w:val="00F27251"/>
    <w:rsid w:val="00F31C20"/>
    <w:rsid w:val="00F36001"/>
    <w:rsid w:val="00F41B4A"/>
    <w:rsid w:val="00F45527"/>
    <w:rsid w:val="00F457A8"/>
    <w:rsid w:val="00F479F8"/>
    <w:rsid w:val="00F47AEA"/>
    <w:rsid w:val="00F50EDA"/>
    <w:rsid w:val="00F51A5E"/>
    <w:rsid w:val="00F54DDA"/>
    <w:rsid w:val="00F566D2"/>
    <w:rsid w:val="00F575D1"/>
    <w:rsid w:val="00F57735"/>
    <w:rsid w:val="00F62304"/>
    <w:rsid w:val="00F6285F"/>
    <w:rsid w:val="00F63628"/>
    <w:rsid w:val="00F67C18"/>
    <w:rsid w:val="00F7096A"/>
    <w:rsid w:val="00F73639"/>
    <w:rsid w:val="00F73AF4"/>
    <w:rsid w:val="00F74190"/>
    <w:rsid w:val="00F75BEF"/>
    <w:rsid w:val="00F762EA"/>
    <w:rsid w:val="00F76921"/>
    <w:rsid w:val="00F81D14"/>
    <w:rsid w:val="00F8498B"/>
    <w:rsid w:val="00F86B21"/>
    <w:rsid w:val="00F86C02"/>
    <w:rsid w:val="00F916D9"/>
    <w:rsid w:val="00F93632"/>
    <w:rsid w:val="00F94F00"/>
    <w:rsid w:val="00F96BB0"/>
    <w:rsid w:val="00F96F24"/>
    <w:rsid w:val="00FA1684"/>
    <w:rsid w:val="00FA6613"/>
    <w:rsid w:val="00FA6F4E"/>
    <w:rsid w:val="00FB281F"/>
    <w:rsid w:val="00FB46E7"/>
    <w:rsid w:val="00FC04AA"/>
    <w:rsid w:val="00FC0FA9"/>
    <w:rsid w:val="00FC19DA"/>
    <w:rsid w:val="00FC1DD7"/>
    <w:rsid w:val="00FC32A2"/>
    <w:rsid w:val="00FC42AE"/>
    <w:rsid w:val="00FC4F8D"/>
    <w:rsid w:val="00FC5EF9"/>
    <w:rsid w:val="00FC5F3E"/>
    <w:rsid w:val="00FC6DEA"/>
    <w:rsid w:val="00FC701C"/>
    <w:rsid w:val="00FD16E7"/>
    <w:rsid w:val="00FD17B1"/>
    <w:rsid w:val="00FD1E66"/>
    <w:rsid w:val="00FD25A9"/>
    <w:rsid w:val="00FD3ECC"/>
    <w:rsid w:val="00FD45D0"/>
    <w:rsid w:val="00FD6853"/>
    <w:rsid w:val="00FD72F0"/>
    <w:rsid w:val="00FE2CFB"/>
    <w:rsid w:val="00FE49D6"/>
    <w:rsid w:val="00FE5E8F"/>
    <w:rsid w:val="00FE615E"/>
    <w:rsid w:val="00FE6DE1"/>
    <w:rsid w:val="00FE7C54"/>
    <w:rsid w:val="00FF1DA0"/>
    <w:rsid w:val="00FF217D"/>
    <w:rsid w:val="00FF31F7"/>
    <w:rsid w:val="00FF5F30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20F02BB"/>
  <w15:docId w15:val="{9439E83E-F647-4061-9DA0-4544FDDA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147E2"/>
  </w:style>
  <w:style w:type="paragraph" w:styleId="1">
    <w:name w:val="heading 1"/>
    <w:basedOn w:val="a0"/>
    <w:next w:val="a0"/>
    <w:qFormat/>
    <w:rsid w:val="007147E2"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0"/>
    <w:next w:val="a0"/>
    <w:qFormat/>
    <w:rsid w:val="007147E2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7147E2"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0"/>
    <w:next w:val="a0"/>
    <w:qFormat/>
    <w:rsid w:val="007147E2"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0"/>
    <w:next w:val="a0"/>
    <w:qFormat/>
    <w:rsid w:val="007147E2"/>
    <w:pPr>
      <w:keepNext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7147E2"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0"/>
    <w:next w:val="a0"/>
    <w:qFormat/>
    <w:rsid w:val="007147E2"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0"/>
    <w:next w:val="a0"/>
    <w:qFormat/>
    <w:rsid w:val="007147E2"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0"/>
    <w:next w:val="a0"/>
    <w:qFormat/>
    <w:rsid w:val="007147E2"/>
    <w:pPr>
      <w:keepNext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7147E2"/>
    <w:pPr>
      <w:tabs>
        <w:tab w:val="center" w:pos="4536"/>
        <w:tab w:val="right" w:pos="9072"/>
      </w:tabs>
    </w:pPr>
    <w:rPr>
      <w:sz w:val="22"/>
    </w:rPr>
  </w:style>
  <w:style w:type="paragraph" w:styleId="a6">
    <w:name w:val="Body Text"/>
    <w:basedOn w:val="a0"/>
    <w:link w:val="a7"/>
    <w:rsid w:val="007147E2"/>
    <w:rPr>
      <w:sz w:val="28"/>
    </w:rPr>
  </w:style>
  <w:style w:type="paragraph" w:customStyle="1" w:styleId="FR1">
    <w:name w:val="FR1"/>
    <w:rsid w:val="007147E2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8">
    <w:name w:val="Normal (Web)"/>
    <w:basedOn w:val="a0"/>
    <w:rsid w:val="007147E2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rsid w:val="007147E2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9">
    <w:name w:val="header"/>
    <w:basedOn w:val="a0"/>
    <w:rsid w:val="007147E2"/>
    <w:pPr>
      <w:tabs>
        <w:tab w:val="center" w:pos="4677"/>
        <w:tab w:val="right" w:pos="9355"/>
      </w:tabs>
    </w:pPr>
    <w:rPr>
      <w:sz w:val="24"/>
    </w:rPr>
  </w:style>
  <w:style w:type="paragraph" w:styleId="aa">
    <w:name w:val="Plain Text"/>
    <w:basedOn w:val="a0"/>
    <w:rsid w:val="007147E2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0"/>
    <w:link w:val="21"/>
    <w:rsid w:val="007147E2"/>
    <w:pPr>
      <w:jc w:val="both"/>
    </w:pPr>
    <w:rPr>
      <w:sz w:val="22"/>
      <w:szCs w:val="22"/>
    </w:rPr>
  </w:style>
  <w:style w:type="paragraph" w:styleId="ab">
    <w:name w:val="Title"/>
    <w:basedOn w:val="a0"/>
    <w:link w:val="ac"/>
    <w:qFormat/>
    <w:rsid w:val="007147E2"/>
    <w:pPr>
      <w:jc w:val="center"/>
    </w:pPr>
    <w:rPr>
      <w:b/>
      <w:bCs/>
      <w:sz w:val="24"/>
      <w:szCs w:val="24"/>
    </w:rPr>
  </w:style>
  <w:style w:type="paragraph" w:styleId="ad">
    <w:name w:val="Document Map"/>
    <w:basedOn w:val="a0"/>
    <w:semiHidden/>
    <w:rsid w:val="007147E2"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0"/>
    <w:rsid w:val="007147E2"/>
    <w:pPr>
      <w:jc w:val="center"/>
    </w:pPr>
    <w:rPr>
      <w:b/>
      <w:sz w:val="28"/>
    </w:rPr>
  </w:style>
  <w:style w:type="character" w:styleId="ae">
    <w:name w:val="Hyperlink"/>
    <w:rsid w:val="007147E2"/>
    <w:rPr>
      <w:color w:val="0000FF"/>
      <w:u w:val="single"/>
    </w:rPr>
  </w:style>
  <w:style w:type="character" w:styleId="af">
    <w:name w:val="FollowedHyperlink"/>
    <w:rsid w:val="007147E2"/>
    <w:rPr>
      <w:color w:val="800080"/>
      <w:u w:val="single"/>
    </w:rPr>
  </w:style>
  <w:style w:type="paragraph" w:customStyle="1" w:styleId="xl24">
    <w:name w:val="xl24"/>
    <w:basedOn w:val="a0"/>
    <w:rsid w:val="007147E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5">
    <w:name w:val="xl25"/>
    <w:basedOn w:val="a0"/>
    <w:rsid w:val="007147E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a0"/>
    <w:rsid w:val="0071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7">
    <w:name w:val="xl27"/>
    <w:basedOn w:val="a0"/>
    <w:rsid w:val="0071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a0"/>
    <w:rsid w:val="0071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4"/>
      <w:szCs w:val="24"/>
      <w:lang w:val="en-US" w:eastAsia="en-US"/>
    </w:rPr>
  </w:style>
  <w:style w:type="paragraph" w:customStyle="1" w:styleId="xl29">
    <w:name w:val="xl29"/>
    <w:basedOn w:val="a0"/>
    <w:rsid w:val="007147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af0">
    <w:name w:val="caption"/>
    <w:basedOn w:val="a0"/>
    <w:qFormat/>
    <w:rsid w:val="007147E2"/>
    <w:pPr>
      <w:jc w:val="center"/>
    </w:pPr>
    <w:rPr>
      <w:b/>
      <w:sz w:val="28"/>
    </w:rPr>
  </w:style>
  <w:style w:type="paragraph" w:styleId="af1">
    <w:name w:val="Body Text Indent"/>
    <w:basedOn w:val="a0"/>
    <w:link w:val="af2"/>
    <w:rsid w:val="007147E2"/>
    <w:pPr>
      <w:ind w:firstLine="567"/>
      <w:jc w:val="both"/>
    </w:pPr>
    <w:rPr>
      <w:b/>
      <w:bCs/>
      <w:sz w:val="24"/>
    </w:rPr>
  </w:style>
  <w:style w:type="paragraph" w:styleId="22">
    <w:name w:val="Body Text Indent 2"/>
    <w:basedOn w:val="a0"/>
    <w:rsid w:val="007147E2"/>
    <w:pPr>
      <w:ind w:firstLine="720"/>
      <w:jc w:val="both"/>
    </w:pPr>
    <w:rPr>
      <w:sz w:val="28"/>
    </w:rPr>
  </w:style>
  <w:style w:type="character" w:styleId="af3">
    <w:name w:val="Strong"/>
    <w:qFormat/>
    <w:rsid w:val="007147E2"/>
    <w:rPr>
      <w:b/>
      <w:bCs/>
    </w:rPr>
  </w:style>
  <w:style w:type="paragraph" w:customStyle="1" w:styleId="font0">
    <w:name w:val="font0"/>
    <w:basedOn w:val="a0"/>
    <w:rsid w:val="007147E2"/>
    <w:pPr>
      <w:spacing w:before="100" w:beforeAutospacing="1" w:after="100" w:afterAutospacing="1"/>
    </w:pPr>
    <w:rPr>
      <w:rFonts w:ascii="Arial CYR" w:eastAsia="Arial Unicode MS" w:hAnsi="Arial CYR" w:cs="Arial Unicode MS"/>
      <w:lang w:val="en-US" w:eastAsia="en-US"/>
    </w:rPr>
  </w:style>
  <w:style w:type="paragraph" w:styleId="31">
    <w:name w:val="Body Text Indent 3"/>
    <w:basedOn w:val="a0"/>
    <w:rsid w:val="007147E2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paragraph" w:customStyle="1" w:styleId="ConsPlusNonformat">
    <w:name w:val="ConsPlusNonformat"/>
    <w:rsid w:val="000700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">
    <w:name w:val="Char"/>
    <w:basedOn w:val="a0"/>
    <w:rsid w:val="006E569C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">
    <w:name w:val="List Number"/>
    <w:basedOn w:val="a0"/>
    <w:rsid w:val="00504D75"/>
    <w:pPr>
      <w:numPr>
        <w:numId w:val="4"/>
      </w:numPr>
    </w:pPr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8E29ED"/>
    <w:rPr>
      <w:sz w:val="22"/>
    </w:rPr>
  </w:style>
  <w:style w:type="character" w:customStyle="1" w:styleId="FontStyle39">
    <w:name w:val="Font Style39"/>
    <w:uiPriority w:val="99"/>
    <w:rsid w:val="00B55C21"/>
    <w:rPr>
      <w:rFonts w:ascii="Times New Roman" w:hAnsi="Times New Roman" w:cs="Times New Roman" w:hint="default"/>
      <w:b/>
      <w:bCs/>
      <w:sz w:val="22"/>
      <w:szCs w:val="22"/>
    </w:rPr>
  </w:style>
  <w:style w:type="paragraph" w:styleId="af4">
    <w:name w:val="List Paragraph"/>
    <w:aliases w:val="a_список 1,Bullet List,FooterText,numbered,Нумерация списка,List Paragraph,Абзац списка11,Мой Список,Bullet_IRAO,List Paragraph_0"/>
    <w:basedOn w:val="a0"/>
    <w:link w:val="af5"/>
    <w:uiPriority w:val="34"/>
    <w:qFormat/>
    <w:rsid w:val="000229B1"/>
    <w:pPr>
      <w:widowControl w:val="0"/>
      <w:autoSpaceDE w:val="0"/>
      <w:autoSpaceDN w:val="0"/>
      <w:adjustRightInd w:val="0"/>
      <w:ind w:left="708"/>
    </w:pPr>
    <w:rPr>
      <w:rFonts w:ascii="Arial" w:hAnsi="Arial"/>
      <w:sz w:val="18"/>
      <w:szCs w:val="18"/>
    </w:rPr>
  </w:style>
  <w:style w:type="paragraph" w:customStyle="1" w:styleId="10">
    <w:name w:val="Абзац списка1"/>
    <w:basedOn w:val="a0"/>
    <w:rsid w:val="001B3EC4"/>
    <w:pPr>
      <w:suppressAutoHyphens/>
      <w:ind w:left="720" w:firstLine="709"/>
      <w:contextualSpacing/>
      <w:jc w:val="both"/>
    </w:pPr>
    <w:rPr>
      <w:rFonts w:cs="Calibri"/>
      <w:sz w:val="24"/>
      <w:szCs w:val="24"/>
      <w:lang w:eastAsia="ar-SA"/>
    </w:rPr>
  </w:style>
  <w:style w:type="paragraph" w:customStyle="1" w:styleId="32">
    <w:name w:val="заголовок 3"/>
    <w:basedOn w:val="a0"/>
    <w:next w:val="a0"/>
    <w:rsid w:val="004632D7"/>
    <w:pPr>
      <w:keepNext/>
      <w:autoSpaceDE w:val="0"/>
      <w:autoSpaceDN w:val="0"/>
      <w:spacing w:line="240" w:lineRule="atLeast"/>
    </w:pPr>
    <w:rPr>
      <w:b/>
      <w:bCs/>
      <w:szCs w:val="24"/>
      <w:lang w:val="en-US"/>
    </w:rPr>
  </w:style>
  <w:style w:type="character" w:customStyle="1" w:styleId="a7">
    <w:name w:val="Основной текст Знак"/>
    <w:link w:val="a6"/>
    <w:rsid w:val="004632D7"/>
    <w:rPr>
      <w:sz w:val="28"/>
    </w:rPr>
  </w:style>
  <w:style w:type="paragraph" w:styleId="af6">
    <w:name w:val="Balloon Text"/>
    <w:basedOn w:val="a0"/>
    <w:link w:val="af7"/>
    <w:rsid w:val="00C4459F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C4459F"/>
    <w:rPr>
      <w:rFonts w:ascii="Tahoma" w:hAnsi="Tahoma" w:cs="Tahoma"/>
      <w:sz w:val="16"/>
      <w:szCs w:val="16"/>
    </w:rPr>
  </w:style>
  <w:style w:type="character" w:customStyle="1" w:styleId="ac">
    <w:name w:val="Заголовок Знак"/>
    <w:link w:val="ab"/>
    <w:rsid w:val="008E7970"/>
    <w:rPr>
      <w:b/>
      <w:bCs/>
      <w:sz w:val="24"/>
      <w:szCs w:val="24"/>
    </w:rPr>
  </w:style>
  <w:style w:type="character" w:customStyle="1" w:styleId="af2">
    <w:name w:val="Основной текст с отступом Знак"/>
    <w:link w:val="af1"/>
    <w:rsid w:val="008E7970"/>
    <w:rPr>
      <w:b/>
      <w:bCs/>
      <w:sz w:val="24"/>
    </w:rPr>
  </w:style>
  <w:style w:type="character" w:customStyle="1" w:styleId="af5">
    <w:name w:val="Абзац списка Знак"/>
    <w:aliases w:val="a_список 1 Знак,Bullet List Знак,FooterText Знак,numbered Знак,Нумерация списка Знак,List Paragraph Знак,Абзац списка11 Знак,Мой Список Знак,Bullet_IRAO Знак,List Paragraph_0 Знак"/>
    <w:link w:val="af4"/>
    <w:uiPriority w:val="34"/>
    <w:locked/>
    <w:rsid w:val="00C1537B"/>
    <w:rPr>
      <w:rFonts w:ascii="Arial" w:hAnsi="Arial" w:cs="Arial"/>
      <w:sz w:val="18"/>
      <w:szCs w:val="18"/>
    </w:rPr>
  </w:style>
  <w:style w:type="paragraph" w:customStyle="1" w:styleId="Style1">
    <w:name w:val="Style1"/>
    <w:basedOn w:val="a0"/>
    <w:uiPriority w:val="99"/>
    <w:rsid w:val="00CE4918"/>
    <w:pPr>
      <w:widowControl w:val="0"/>
      <w:autoSpaceDE w:val="0"/>
      <w:autoSpaceDN w:val="0"/>
      <w:adjustRightInd w:val="0"/>
      <w:spacing w:line="274" w:lineRule="exact"/>
      <w:ind w:firstLine="157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CE4918"/>
    <w:rPr>
      <w:rFonts w:ascii="Arial" w:hAnsi="Arial" w:cs="Arial"/>
      <w:b/>
      <w:bCs/>
      <w:sz w:val="22"/>
      <w:szCs w:val="22"/>
    </w:rPr>
  </w:style>
  <w:style w:type="character" w:customStyle="1" w:styleId="21">
    <w:name w:val="Основной текст 2 Знак"/>
    <w:link w:val="20"/>
    <w:rsid w:val="007A3EE7"/>
    <w:rPr>
      <w:sz w:val="22"/>
      <w:szCs w:val="22"/>
    </w:rPr>
  </w:style>
  <w:style w:type="paragraph" w:customStyle="1" w:styleId="s1">
    <w:name w:val="s_1"/>
    <w:basedOn w:val="a0"/>
    <w:rsid w:val="00CA309E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No Spacing"/>
    <w:link w:val="af9"/>
    <w:qFormat/>
    <w:rsid w:val="00AF7969"/>
    <w:pPr>
      <w:widowControl w:val="0"/>
      <w:autoSpaceDE w:val="0"/>
      <w:autoSpaceDN w:val="0"/>
      <w:adjustRightInd w:val="0"/>
    </w:pPr>
  </w:style>
  <w:style w:type="character" w:styleId="afa">
    <w:name w:val="Unresolved Mention"/>
    <w:uiPriority w:val="99"/>
    <w:semiHidden/>
    <w:unhideWhenUsed/>
    <w:rsid w:val="00337973"/>
    <w:rPr>
      <w:color w:val="605E5C"/>
      <w:shd w:val="clear" w:color="auto" w:fill="E1DFDD"/>
    </w:rPr>
  </w:style>
  <w:style w:type="character" w:customStyle="1" w:styleId="af9">
    <w:name w:val="Без интервала Знак"/>
    <w:link w:val="af8"/>
    <w:locked/>
    <w:rsid w:val="00C62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@chernogor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55;&#1088;&#1077;&#1076;&#1083;&#1086;&#1078;&#1077;&#1085;&#1080;&#1077;%20&#1076;&#1077;&#1083;&#1072;&#1090;&#1100;%20&#1086;&#1092;&#1077;&#1088;&#1090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BA3617C-8A59-479A-BFC8-9DA80592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Предложение делать оферты</Template>
  <TotalTime>6</TotalTime>
  <Pages>13</Pages>
  <Words>7728</Words>
  <Characters>44056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USI</Company>
  <LinksUpToDate>false</LinksUpToDate>
  <CharactersWithSpaces>51681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Колодницкая  Наталья Ивановна</cp:lastModifiedBy>
  <cp:revision>4</cp:revision>
  <cp:lastPrinted>2026-05-14T05:39:00Z</cp:lastPrinted>
  <dcterms:created xsi:type="dcterms:W3CDTF">2026-05-21T11:27:00Z</dcterms:created>
  <dcterms:modified xsi:type="dcterms:W3CDTF">2026-05-21T11:31:00Z</dcterms:modified>
</cp:coreProperties>
</file>